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D7686" w14:textId="236BF452" w:rsidR="00045A13" w:rsidRDefault="00352073" w:rsidP="00E5673B">
      <w:pPr>
        <w:spacing w:after="160" w:line="259" w:lineRule="auto"/>
      </w:pPr>
      <w:r>
        <w:rPr>
          <w:noProof/>
        </w:rPr>
        <w:drawing>
          <wp:anchor distT="0" distB="0" distL="114300" distR="114300" simplePos="0" relativeHeight="251658242" behindDoc="0" locked="0" layoutInCell="1" allowOverlap="1" wp14:anchorId="4F55F0AD" wp14:editId="6B28FA0B">
            <wp:simplePos x="0" y="0"/>
            <wp:positionH relativeFrom="column">
              <wp:posOffset>-361950</wp:posOffset>
            </wp:positionH>
            <wp:positionV relativeFrom="paragraph">
              <wp:posOffset>512445</wp:posOffset>
            </wp:positionV>
            <wp:extent cx="4454525" cy="4457700"/>
            <wp:effectExtent l="0" t="1587" r="1587" b="1588"/>
            <wp:wrapNone/>
            <wp:docPr id="199164573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9451" t="3834" r="21410" b="3911"/>
                    <a:stretch>
                      <a:fillRect/>
                    </a:stretch>
                  </pic:blipFill>
                  <pic:spPr bwMode="auto">
                    <a:xfrm rot="5400000">
                      <a:off x="0" y="0"/>
                      <a:ext cx="4454525" cy="4457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12517">
        <w:rPr>
          <w:noProof/>
        </w:rPr>
        <mc:AlternateContent>
          <mc:Choice Requires="wps">
            <w:drawing>
              <wp:anchor distT="0" distB="0" distL="114300" distR="114300" simplePos="0" relativeHeight="251658243" behindDoc="0" locked="0" layoutInCell="1" allowOverlap="1" wp14:anchorId="232E4D34" wp14:editId="711B94D9">
                <wp:simplePos x="0" y="0"/>
                <wp:positionH relativeFrom="column">
                  <wp:posOffset>4084320</wp:posOffset>
                </wp:positionH>
                <wp:positionV relativeFrom="paragraph">
                  <wp:posOffset>513080</wp:posOffset>
                </wp:positionV>
                <wp:extent cx="2228850" cy="4457700"/>
                <wp:effectExtent l="0" t="0" r="0" b="0"/>
                <wp:wrapNone/>
                <wp:docPr id="1229144658" name="Rektangel 4"/>
                <wp:cNvGraphicFramePr/>
                <a:graphic xmlns:a="http://schemas.openxmlformats.org/drawingml/2006/main">
                  <a:graphicData uri="http://schemas.microsoft.com/office/word/2010/wordprocessingShape">
                    <wps:wsp>
                      <wps:cNvSpPr/>
                      <wps:spPr>
                        <a:xfrm>
                          <a:off x="0" y="0"/>
                          <a:ext cx="2228850" cy="4457700"/>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rto="http://schemas.microsoft.com/office/word/2006/arto" xmlns:a="http://schemas.openxmlformats.org/drawingml/2006/main" xmlns:pic="http://schemas.openxmlformats.org/drawingml/2006/picture" xmlns:a14="http://schemas.microsoft.com/office/drawing/2010/main" xmlns:a16="http://schemas.microsoft.com/office/drawing/2014/main" xmlns:c="http://schemas.openxmlformats.org/drawingml/2006/chart">
            <w:pict w14:anchorId="73737BA5">
              <v:rect id="Rektangel 4" style="position:absolute;margin-left:321.6pt;margin-top:40.4pt;width:175.5pt;height:351pt;z-index:25165721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color="#034b45 [3204]" stroked="f" strokeweight="1pt" w14:anchorId="7289AEB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"/>
            </w:pict>
          </mc:Fallback>
        </mc:AlternateContent>
      </w:r>
      <w:r w:rsidR="00FA25B7">
        <w:rPr>
          <w:noProof/>
        </w:rPr>
        <w:drawing>
          <wp:anchor distT="0" distB="0" distL="114300" distR="114300" simplePos="0" relativeHeight="251658240" behindDoc="0" locked="0" layoutInCell="1" allowOverlap="1" wp14:anchorId="2F3FF35B" wp14:editId="291058B4">
            <wp:simplePos x="0" y="0"/>
            <wp:positionH relativeFrom="column">
              <wp:posOffset>-804891</wp:posOffset>
            </wp:positionH>
            <wp:positionV relativeFrom="paragraph">
              <wp:posOffset>-816465</wp:posOffset>
            </wp:positionV>
            <wp:extent cx="7543800" cy="10668000"/>
            <wp:effectExtent l="0" t="0" r="0" b="0"/>
            <wp:wrapNone/>
            <wp:docPr id="124393646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936460" name="Bilde 1243936460"/>
                    <pic:cNvPicPr>
                      <a:picLocks noChangeAspect="1"/>
                    </pic:cNvPicPr>
                  </pic:nvPicPr>
                  <pic:blipFill>
                    <a:blip r:embed="rId13"/>
                    <a:srcRect/>
                    <a:stretch>
                      <a:fillRect/>
                    </a:stretch>
                  </pic:blipFill>
                  <pic:spPr bwMode="auto">
                    <a:xfrm>
                      <a:off x="0" y="0"/>
                      <a:ext cx="7543800" cy="10668000"/>
                    </a:xfrm>
                    <a:prstGeom prst="rect">
                      <a:avLst/>
                    </a:prstGeom>
                  </pic:spPr>
                </pic:pic>
              </a:graphicData>
            </a:graphic>
          </wp:anchor>
        </w:drawing>
      </w:r>
      <w:r w:rsidR="00E5673B">
        <w:rPr>
          <w:noProof/>
        </w:rPr>
        <mc:AlternateContent>
          <mc:Choice Requires="wps">
            <w:drawing>
              <wp:anchor distT="45720" distB="45720" distL="114300" distR="114300" simplePos="0" relativeHeight="251658241" behindDoc="0" locked="0" layoutInCell="1" allowOverlap="1" wp14:anchorId="5EE89CB8" wp14:editId="7327C768">
                <wp:simplePos x="0" y="0"/>
                <wp:positionH relativeFrom="column">
                  <wp:posOffset>-323215</wp:posOffset>
                </wp:positionH>
                <wp:positionV relativeFrom="paragraph">
                  <wp:posOffset>5474335</wp:posOffset>
                </wp:positionV>
                <wp:extent cx="4298950" cy="1404620"/>
                <wp:effectExtent l="0" t="0" r="0" b="1905"/>
                <wp:wrapSquare wrapText="bothSides"/>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D191A7B" w14:textId="77777777" w:rsidR="00E5673B" w:rsidRPr="003E7642" w:rsidRDefault="00E5673B" w:rsidP="00E5673B">
                            <w:pPr>
                              <w:pStyle w:val="Tittel"/>
                              <w:rPr>
                                <w:rFonts w:ascii="Oslo Sans Office" w:hAnsi="Oslo Sans Office"/>
                                <w:b/>
                                <w:bCs/>
                                <w:color w:val="FFFFFF" w:themeColor="background1"/>
                                <w:sz w:val="56"/>
                              </w:rPr>
                            </w:pPr>
                            <w:r w:rsidRPr="003E7642">
                              <w:rPr>
                                <w:rFonts w:ascii="Oslo Sans Office" w:hAnsi="Oslo Sans Office"/>
                                <w:b/>
                                <w:bCs/>
                                <w:color w:val="FFFFFF" w:themeColor="background1"/>
                                <w:sz w:val="56"/>
                              </w:rPr>
                              <w:t>Kravspesifikasjon</w:t>
                            </w:r>
                          </w:p>
                          <w:p w14:paraId="37FB62B6" w14:textId="42210189" w:rsidR="004F62A8" w:rsidRPr="004F62A8" w:rsidRDefault="00E5673B" w:rsidP="004F62A8">
                            <w:pPr>
                              <w:pStyle w:val="Ingenmellomrom"/>
                              <w:rPr>
                                <w:b/>
                                <w:bCs/>
                                <w:color w:val="FFFFFF" w:themeColor="background1"/>
                                <w:sz w:val="36"/>
                                <w:szCs w:val="36"/>
                              </w:rPr>
                            </w:pPr>
                            <w:r w:rsidRPr="00786EEC">
                              <w:br/>
                            </w:r>
                            <w:r w:rsidR="00E2671B" w:rsidRPr="004F62A8">
                              <w:rPr>
                                <w:b/>
                                <w:bCs/>
                                <w:color w:val="FFFFFF" w:themeColor="background1"/>
                                <w:sz w:val="36"/>
                                <w:szCs w:val="36"/>
                              </w:rPr>
                              <w:t xml:space="preserve">Deloppdrag </w:t>
                            </w:r>
                            <w:r w:rsidR="00BB3E09">
                              <w:rPr>
                                <w:b/>
                                <w:bCs/>
                                <w:color w:val="FFFFFF" w:themeColor="background1"/>
                                <w:sz w:val="36"/>
                                <w:szCs w:val="36"/>
                              </w:rPr>
                              <w:t>3</w:t>
                            </w:r>
                          </w:p>
                          <w:p w14:paraId="2719BCD9" w14:textId="17735D58" w:rsidR="00E5673B" w:rsidRPr="004F62A8" w:rsidRDefault="00BB3E09" w:rsidP="004F62A8">
                            <w:pPr>
                              <w:pStyle w:val="Ingenmellomrom"/>
                              <w:rPr>
                                <w:color w:val="FFFFFF" w:themeColor="background1"/>
                                <w:sz w:val="36"/>
                                <w:szCs w:val="36"/>
                              </w:rPr>
                            </w:pPr>
                            <w:r>
                              <w:rPr>
                                <w:color w:val="FFFFFF" w:themeColor="background1"/>
                                <w:sz w:val="36"/>
                                <w:szCs w:val="36"/>
                              </w:rPr>
                              <w:t>Transport, mottak og sluttbehandling av vinduer</w:t>
                            </w:r>
                          </w:p>
                          <w:p w14:paraId="216E9FCF" w14:textId="77777777" w:rsidR="00E5673B" w:rsidRDefault="00E5673B" w:rsidP="00E5673B"/>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EE89CB8" id="_x0000_t202" coordsize="21600,21600" o:spt="202" path="m,l,21600r21600,l21600,xe">
                <v:stroke joinstyle="miter"/>
                <v:path gradientshapeok="t" o:connecttype="rect"/>
              </v:shapetype>
              <v:shape id="Tekstboks 2" o:spid="_x0000_s1026" type="#_x0000_t202" style="position:absolute;margin-left:-25.45pt;margin-top:431.05pt;width:338.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" filled="f" stroked="f">
                <v:textbox style="mso-fit-shape-to-text:t">
                  <w:txbxContent>
                    <w:p w14:paraId="5D191A7B" w14:textId="77777777" w:rsidR="00E5673B" w:rsidRPr="003E7642" w:rsidRDefault="00E5673B" w:rsidP="00E5673B">
                      <w:pPr>
                        <w:pStyle w:val="Tittel"/>
                        <w:rPr>
                          <w:rFonts w:ascii="Oslo Sans Office" w:hAnsi="Oslo Sans Office"/>
                          <w:b/>
                          <w:bCs/>
                          <w:color w:val="FFFFFF" w:themeColor="background1"/>
                          <w:sz w:val="56"/>
                        </w:rPr>
                      </w:pPr>
                      <w:r w:rsidRPr="003E7642">
                        <w:rPr>
                          <w:rFonts w:ascii="Oslo Sans Office" w:hAnsi="Oslo Sans Office"/>
                          <w:b/>
                          <w:bCs/>
                          <w:color w:val="FFFFFF" w:themeColor="background1"/>
                          <w:sz w:val="56"/>
                        </w:rPr>
                        <w:t>Kravspesifikasjon</w:t>
                      </w:r>
                    </w:p>
                    <w:p w14:paraId="37FB62B6" w14:textId="42210189" w:rsidR="004F62A8" w:rsidRPr="004F62A8" w:rsidRDefault="00E5673B" w:rsidP="004F62A8">
                      <w:pPr>
                        <w:pStyle w:val="Ingenmellomrom"/>
                        <w:rPr>
                          <w:b/>
                          <w:bCs/>
                          <w:color w:val="FFFFFF" w:themeColor="background1"/>
                          <w:sz w:val="36"/>
                          <w:szCs w:val="36"/>
                        </w:rPr>
                      </w:pPr>
                      <w:r w:rsidRPr="00786EEC">
                        <w:br/>
                      </w:r>
                      <w:r w:rsidR="00E2671B" w:rsidRPr="004F62A8">
                        <w:rPr>
                          <w:b/>
                          <w:bCs/>
                          <w:color w:val="FFFFFF" w:themeColor="background1"/>
                          <w:sz w:val="36"/>
                          <w:szCs w:val="36"/>
                        </w:rPr>
                        <w:t xml:space="preserve">Deloppdrag </w:t>
                      </w:r>
                      <w:r w:rsidR="00BB3E09">
                        <w:rPr>
                          <w:b/>
                          <w:bCs/>
                          <w:color w:val="FFFFFF" w:themeColor="background1"/>
                          <w:sz w:val="36"/>
                          <w:szCs w:val="36"/>
                        </w:rPr>
                        <w:t>3</w:t>
                      </w:r>
                    </w:p>
                    <w:p w14:paraId="2719BCD9" w14:textId="17735D58" w:rsidR="00E5673B" w:rsidRPr="004F62A8" w:rsidRDefault="00BB3E09" w:rsidP="004F62A8">
                      <w:pPr>
                        <w:pStyle w:val="Ingenmellomrom"/>
                        <w:rPr>
                          <w:color w:val="FFFFFF" w:themeColor="background1"/>
                          <w:sz w:val="36"/>
                          <w:szCs w:val="36"/>
                        </w:rPr>
                      </w:pPr>
                      <w:r>
                        <w:rPr>
                          <w:color w:val="FFFFFF" w:themeColor="background1"/>
                          <w:sz w:val="36"/>
                          <w:szCs w:val="36"/>
                        </w:rPr>
                        <w:t>Transport, mottak og sluttbehandling av vinduer</w:t>
                      </w:r>
                    </w:p>
                    <w:p w14:paraId="216E9FCF" w14:textId="77777777" w:rsidR="00E5673B" w:rsidRDefault="00E5673B" w:rsidP="00E5673B"/>
                  </w:txbxContent>
                </v:textbox>
                <w10:wrap type="square"/>
              </v:shape>
            </w:pict>
          </mc:Fallback>
        </mc:AlternateContent>
      </w:r>
      <w:r w:rsidR="00477DF4">
        <w:t>so</w:t>
      </w:r>
      <w:r w:rsidR="00045A13">
        <w:br w:type="page"/>
      </w:r>
    </w:p>
    <w:p w14:paraId="67D9A905" w14:textId="20851C56" w:rsidR="009E2834" w:rsidRPr="00AB2701" w:rsidRDefault="009E2834" w:rsidP="009E2834">
      <w:pPr>
        <w:pStyle w:val="Overskriftforinnholdsfortegnelse"/>
      </w:pPr>
      <w:bookmarkStart w:id="0" w:name="_Toc234328624"/>
      <w:bookmarkStart w:id="1" w:name="_Toc238044490"/>
      <w:r w:rsidRPr="00AB2701">
        <w:rPr>
          <w:rStyle w:val="Overskrift1Tegn"/>
          <w:b/>
          <w:sz w:val="38"/>
        </w:rPr>
        <w:lastRenderedPageBreak/>
        <w:t>Innledning</w:t>
      </w:r>
      <w:bookmarkEnd w:id="0"/>
      <w:bookmarkEnd w:id="1"/>
    </w:p>
    <w:p w14:paraId="27407702" w14:textId="057E003B" w:rsidR="00E5673B" w:rsidRDefault="009E2834" w:rsidP="009E2834">
      <w:pPr>
        <w:spacing w:after="160" w:line="259" w:lineRule="auto"/>
        <w:jc w:val="both"/>
      </w:pPr>
      <w:r w:rsidRPr="00EE643B">
        <w:t xml:space="preserve">Denne kravspesifikasjonen er bygget opp i </w:t>
      </w:r>
      <w:r w:rsidR="00055A66">
        <w:t xml:space="preserve">tre </w:t>
      </w:r>
      <w:r w:rsidRPr="00EE643B">
        <w:t xml:space="preserve">deler. Del 1 beskriver dagens drift og leveranse, og gir nødvendig bakgrunnsinformasjon for å forstå omfanget og dagens praksis. Del 2 inneholder kravene til leveransen i den nye kontrakten. Det er kravene i del 2 som ligger til grunn for </w:t>
      </w:r>
      <w:r w:rsidR="00372F14">
        <w:t>L</w:t>
      </w:r>
      <w:r w:rsidRPr="00EE643B">
        <w:t xml:space="preserve">everandørens tilbud og den etterfølgende kontrakten. Del 3 beskriver hvilke dokumentasjonskrav som gjelder, hvilke vedlegg som skal leveres som dokumentasjon, og navnene på vedleggene. </w:t>
      </w:r>
    </w:p>
    <w:sdt>
      <w:sdtPr>
        <w:rPr>
          <w:rFonts w:asciiTheme="minorHAnsi" w:eastAsiaTheme="minorEastAsia" w:hAnsiTheme="minorHAnsi" w:cstheme="minorBidi"/>
          <w:b w:val="0"/>
          <w:color w:val="auto"/>
          <w:sz w:val="20"/>
          <w:szCs w:val="20"/>
          <w:lang w:eastAsia="en-US"/>
        </w:rPr>
        <w:id w:val="964625082"/>
        <w:docPartObj>
          <w:docPartGallery w:val="Table of Contents"/>
          <w:docPartUnique/>
        </w:docPartObj>
      </w:sdtPr>
      <w:sdtEndPr/>
      <w:sdtContent>
        <w:p w14:paraId="23FE7570" w14:textId="5E4230E3" w:rsidR="00080E54" w:rsidRDefault="00080E54" w:rsidP="00080E54">
          <w:pPr>
            <w:pStyle w:val="Overskriftforinnholdsfortegnelse"/>
          </w:pPr>
          <w:r>
            <w:t>Innholdsfortegnelse</w:t>
          </w:r>
        </w:p>
        <w:p w14:paraId="1602D9FE" w14:textId="70ABB23F" w:rsidR="00E26782" w:rsidRDefault="00080E54">
          <w:pPr>
            <w:pStyle w:val="INNH1"/>
            <w:tabs>
              <w:tab w:val="right" w:leader="dot" w:pos="9254"/>
            </w:tabs>
            <w:rPr>
              <w:rFonts w:eastAsiaTheme="minorEastAsia"/>
              <w:b w:val="0"/>
              <w:bCs w:val="0"/>
              <w:caps w:val="0"/>
              <w:noProof/>
              <w:kern w:val="2"/>
              <w:sz w:val="24"/>
              <w:szCs w:val="24"/>
              <w:lang w:eastAsia="nb-NO"/>
              <w14:ligatures w14:val="standardContextual"/>
            </w:rPr>
          </w:pPr>
          <w:r>
            <w:fldChar w:fldCharType="begin"/>
          </w:r>
          <w:r>
            <w:instrText xml:space="preserve"> TOC \o "1-3" \h \z \u </w:instrText>
          </w:r>
          <w:r>
            <w:fldChar w:fldCharType="separate"/>
          </w:r>
          <w:hyperlink w:anchor="_Toc238044490" w:history="1">
            <w:r w:rsidR="00E26782" w:rsidRPr="005829A1">
              <w:rPr>
                <w:rStyle w:val="Hyperkobling"/>
                <w:noProof/>
                <w:lang w:eastAsia="nb-NO"/>
              </w:rPr>
              <w:t>Innledning</w:t>
            </w:r>
            <w:r w:rsidR="00E26782">
              <w:rPr>
                <w:noProof/>
                <w:webHidden/>
              </w:rPr>
              <w:tab/>
            </w:r>
            <w:r w:rsidR="00E26782">
              <w:rPr>
                <w:noProof/>
                <w:webHidden/>
              </w:rPr>
              <w:fldChar w:fldCharType="begin"/>
            </w:r>
            <w:r w:rsidR="00E26782">
              <w:rPr>
                <w:noProof/>
                <w:webHidden/>
              </w:rPr>
              <w:instrText xml:space="preserve"> PAGEREF _Toc238044490 \h </w:instrText>
            </w:r>
            <w:r w:rsidR="00E26782">
              <w:rPr>
                <w:noProof/>
                <w:webHidden/>
              </w:rPr>
            </w:r>
            <w:r w:rsidR="00E26782">
              <w:rPr>
                <w:noProof/>
                <w:webHidden/>
              </w:rPr>
              <w:fldChar w:fldCharType="separate"/>
            </w:r>
            <w:r w:rsidR="00E26782">
              <w:rPr>
                <w:noProof/>
                <w:webHidden/>
              </w:rPr>
              <w:t>2</w:t>
            </w:r>
            <w:r w:rsidR="00E26782">
              <w:rPr>
                <w:noProof/>
                <w:webHidden/>
              </w:rPr>
              <w:fldChar w:fldCharType="end"/>
            </w:r>
          </w:hyperlink>
        </w:p>
        <w:p w14:paraId="067192D5" w14:textId="4B563436" w:rsidR="00E26782" w:rsidRDefault="00E26782">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44491" w:history="1">
            <w:r w:rsidRPr="005829A1">
              <w:rPr>
                <w:rStyle w:val="Hyperkobling"/>
                <w:noProof/>
              </w:rPr>
              <w:t>1</w:t>
            </w:r>
            <w:r>
              <w:rPr>
                <w:rFonts w:eastAsiaTheme="minorEastAsia"/>
                <w:b w:val="0"/>
                <w:bCs w:val="0"/>
                <w:caps w:val="0"/>
                <w:noProof/>
                <w:kern w:val="2"/>
                <w:sz w:val="24"/>
                <w:szCs w:val="24"/>
                <w:lang w:eastAsia="nb-NO"/>
                <w14:ligatures w14:val="standardContextual"/>
              </w:rPr>
              <w:tab/>
            </w:r>
            <w:r w:rsidRPr="005829A1">
              <w:rPr>
                <w:rStyle w:val="Hyperkobling"/>
                <w:noProof/>
              </w:rPr>
              <w:t>Omfang - Deloppdrag 3</w:t>
            </w:r>
            <w:r>
              <w:rPr>
                <w:noProof/>
                <w:webHidden/>
              </w:rPr>
              <w:tab/>
            </w:r>
            <w:r>
              <w:rPr>
                <w:noProof/>
                <w:webHidden/>
              </w:rPr>
              <w:fldChar w:fldCharType="begin"/>
            </w:r>
            <w:r>
              <w:rPr>
                <w:noProof/>
                <w:webHidden/>
              </w:rPr>
              <w:instrText xml:space="preserve"> PAGEREF _Toc238044491 \h </w:instrText>
            </w:r>
            <w:r>
              <w:rPr>
                <w:noProof/>
                <w:webHidden/>
              </w:rPr>
            </w:r>
            <w:r>
              <w:rPr>
                <w:noProof/>
                <w:webHidden/>
              </w:rPr>
              <w:fldChar w:fldCharType="separate"/>
            </w:r>
            <w:r>
              <w:rPr>
                <w:noProof/>
                <w:webHidden/>
              </w:rPr>
              <w:t>3</w:t>
            </w:r>
            <w:r>
              <w:rPr>
                <w:noProof/>
                <w:webHidden/>
              </w:rPr>
              <w:fldChar w:fldCharType="end"/>
            </w:r>
          </w:hyperlink>
        </w:p>
        <w:p w14:paraId="4E1AB9A3" w14:textId="22ACF109" w:rsidR="00E26782" w:rsidRDefault="00E26782">
          <w:pPr>
            <w:pStyle w:val="INNH2"/>
            <w:rPr>
              <w:rFonts w:eastAsiaTheme="minorEastAsia"/>
              <w:smallCaps w:val="0"/>
              <w:noProof/>
              <w:kern w:val="2"/>
              <w:sz w:val="24"/>
              <w:szCs w:val="24"/>
              <w:lang w:eastAsia="nb-NO"/>
              <w14:ligatures w14:val="standardContextual"/>
            </w:rPr>
          </w:pPr>
          <w:hyperlink w:anchor="_Toc238044492" w:history="1">
            <w:r w:rsidRPr="005829A1">
              <w:rPr>
                <w:rStyle w:val="Hyperkobling"/>
                <w:noProof/>
              </w:rPr>
              <w:t>1.1</w:t>
            </w:r>
            <w:r>
              <w:rPr>
                <w:rFonts w:eastAsiaTheme="minorEastAsia"/>
                <w:smallCaps w:val="0"/>
                <w:noProof/>
                <w:kern w:val="2"/>
                <w:sz w:val="24"/>
                <w:szCs w:val="24"/>
                <w:lang w:eastAsia="nb-NO"/>
                <w14:ligatures w14:val="standardContextual"/>
              </w:rPr>
              <w:tab/>
            </w:r>
            <w:r w:rsidRPr="005829A1">
              <w:rPr>
                <w:rStyle w:val="Hyperkobling"/>
                <w:noProof/>
              </w:rPr>
              <w:t>Mottak og mengder</w:t>
            </w:r>
            <w:r>
              <w:rPr>
                <w:noProof/>
                <w:webHidden/>
              </w:rPr>
              <w:tab/>
            </w:r>
            <w:r>
              <w:rPr>
                <w:noProof/>
                <w:webHidden/>
              </w:rPr>
              <w:fldChar w:fldCharType="begin"/>
            </w:r>
            <w:r>
              <w:rPr>
                <w:noProof/>
                <w:webHidden/>
              </w:rPr>
              <w:instrText xml:space="preserve"> PAGEREF _Toc238044492 \h </w:instrText>
            </w:r>
            <w:r>
              <w:rPr>
                <w:noProof/>
                <w:webHidden/>
              </w:rPr>
            </w:r>
            <w:r>
              <w:rPr>
                <w:noProof/>
                <w:webHidden/>
              </w:rPr>
              <w:fldChar w:fldCharType="separate"/>
            </w:r>
            <w:r>
              <w:rPr>
                <w:noProof/>
                <w:webHidden/>
              </w:rPr>
              <w:t>3</w:t>
            </w:r>
            <w:r>
              <w:rPr>
                <w:noProof/>
                <w:webHidden/>
              </w:rPr>
              <w:fldChar w:fldCharType="end"/>
            </w:r>
          </w:hyperlink>
        </w:p>
        <w:p w14:paraId="72508E42" w14:textId="3C93DC9E" w:rsidR="00E26782" w:rsidRDefault="00E26782">
          <w:pPr>
            <w:pStyle w:val="INNH2"/>
            <w:rPr>
              <w:rFonts w:eastAsiaTheme="minorEastAsia"/>
              <w:smallCaps w:val="0"/>
              <w:noProof/>
              <w:kern w:val="2"/>
              <w:sz w:val="24"/>
              <w:szCs w:val="24"/>
              <w:lang w:eastAsia="nb-NO"/>
              <w14:ligatures w14:val="standardContextual"/>
            </w:rPr>
          </w:pPr>
          <w:hyperlink w:anchor="_Toc238044493" w:history="1">
            <w:r w:rsidRPr="005829A1">
              <w:rPr>
                <w:rStyle w:val="Hyperkobling"/>
                <w:noProof/>
              </w:rPr>
              <w:t>1.2</w:t>
            </w:r>
            <w:r>
              <w:rPr>
                <w:rFonts w:eastAsiaTheme="minorEastAsia"/>
                <w:smallCaps w:val="0"/>
                <w:noProof/>
                <w:kern w:val="2"/>
                <w:sz w:val="24"/>
                <w:szCs w:val="24"/>
                <w:lang w:eastAsia="nb-NO"/>
                <w14:ligatures w14:val="standardContextual"/>
              </w:rPr>
              <w:tab/>
            </w:r>
            <w:r w:rsidRPr="005829A1">
              <w:rPr>
                <w:rStyle w:val="Hyperkobling"/>
                <w:noProof/>
              </w:rPr>
              <w:t>Anlegg og åpningstider</w:t>
            </w:r>
            <w:r>
              <w:rPr>
                <w:noProof/>
                <w:webHidden/>
              </w:rPr>
              <w:tab/>
            </w:r>
            <w:r>
              <w:rPr>
                <w:noProof/>
                <w:webHidden/>
              </w:rPr>
              <w:fldChar w:fldCharType="begin"/>
            </w:r>
            <w:r>
              <w:rPr>
                <w:noProof/>
                <w:webHidden/>
              </w:rPr>
              <w:instrText xml:space="preserve"> PAGEREF _Toc238044493 \h </w:instrText>
            </w:r>
            <w:r>
              <w:rPr>
                <w:noProof/>
                <w:webHidden/>
              </w:rPr>
            </w:r>
            <w:r>
              <w:rPr>
                <w:noProof/>
                <w:webHidden/>
              </w:rPr>
              <w:fldChar w:fldCharType="separate"/>
            </w:r>
            <w:r>
              <w:rPr>
                <w:noProof/>
                <w:webHidden/>
              </w:rPr>
              <w:t>5</w:t>
            </w:r>
            <w:r>
              <w:rPr>
                <w:noProof/>
                <w:webHidden/>
              </w:rPr>
              <w:fldChar w:fldCharType="end"/>
            </w:r>
          </w:hyperlink>
        </w:p>
        <w:p w14:paraId="176E7756" w14:textId="41C05322" w:rsidR="00E26782" w:rsidRDefault="00E26782">
          <w:pPr>
            <w:pStyle w:val="INNH2"/>
            <w:rPr>
              <w:rFonts w:eastAsiaTheme="minorEastAsia"/>
              <w:smallCaps w:val="0"/>
              <w:noProof/>
              <w:kern w:val="2"/>
              <w:sz w:val="24"/>
              <w:szCs w:val="24"/>
              <w:lang w:eastAsia="nb-NO"/>
              <w14:ligatures w14:val="standardContextual"/>
            </w:rPr>
          </w:pPr>
          <w:hyperlink w:anchor="_Toc238044494" w:history="1">
            <w:r w:rsidRPr="005829A1">
              <w:rPr>
                <w:rStyle w:val="Hyperkobling"/>
                <w:noProof/>
              </w:rPr>
              <w:t>1.3</w:t>
            </w:r>
            <w:r>
              <w:rPr>
                <w:rFonts w:eastAsiaTheme="minorEastAsia"/>
                <w:smallCaps w:val="0"/>
                <w:noProof/>
                <w:kern w:val="2"/>
                <w:sz w:val="24"/>
                <w:szCs w:val="24"/>
                <w:lang w:eastAsia="nb-NO"/>
                <w14:ligatures w14:val="standardContextual"/>
              </w:rPr>
              <w:tab/>
            </w:r>
            <w:r w:rsidRPr="005829A1">
              <w:rPr>
                <w:rStyle w:val="Hyperkobling"/>
                <w:noProof/>
              </w:rPr>
              <w:t>Oppsamlingsenheter</w:t>
            </w:r>
            <w:r>
              <w:rPr>
                <w:noProof/>
                <w:webHidden/>
              </w:rPr>
              <w:tab/>
            </w:r>
            <w:r>
              <w:rPr>
                <w:noProof/>
                <w:webHidden/>
              </w:rPr>
              <w:fldChar w:fldCharType="begin"/>
            </w:r>
            <w:r>
              <w:rPr>
                <w:noProof/>
                <w:webHidden/>
              </w:rPr>
              <w:instrText xml:space="preserve"> PAGEREF _Toc238044494 \h </w:instrText>
            </w:r>
            <w:r>
              <w:rPr>
                <w:noProof/>
                <w:webHidden/>
              </w:rPr>
            </w:r>
            <w:r>
              <w:rPr>
                <w:noProof/>
                <w:webHidden/>
              </w:rPr>
              <w:fldChar w:fldCharType="separate"/>
            </w:r>
            <w:r>
              <w:rPr>
                <w:noProof/>
                <w:webHidden/>
              </w:rPr>
              <w:t>6</w:t>
            </w:r>
            <w:r>
              <w:rPr>
                <w:noProof/>
                <w:webHidden/>
              </w:rPr>
              <w:fldChar w:fldCharType="end"/>
            </w:r>
          </w:hyperlink>
        </w:p>
        <w:p w14:paraId="03E4CD60" w14:textId="2468A300" w:rsidR="00E26782" w:rsidRDefault="00E26782">
          <w:pPr>
            <w:pStyle w:val="INNH2"/>
            <w:rPr>
              <w:rFonts w:eastAsiaTheme="minorEastAsia"/>
              <w:smallCaps w:val="0"/>
              <w:noProof/>
              <w:kern w:val="2"/>
              <w:sz w:val="24"/>
              <w:szCs w:val="24"/>
              <w:lang w:eastAsia="nb-NO"/>
              <w14:ligatures w14:val="standardContextual"/>
            </w:rPr>
          </w:pPr>
          <w:hyperlink w:anchor="_Toc238044495" w:history="1">
            <w:r w:rsidRPr="005829A1">
              <w:rPr>
                <w:rStyle w:val="Hyperkobling"/>
                <w:noProof/>
              </w:rPr>
              <w:t>1.4</w:t>
            </w:r>
            <w:r>
              <w:rPr>
                <w:rFonts w:eastAsiaTheme="minorEastAsia"/>
                <w:smallCaps w:val="0"/>
                <w:noProof/>
                <w:kern w:val="2"/>
                <w:sz w:val="24"/>
                <w:szCs w:val="24"/>
                <w:lang w:eastAsia="nb-NO"/>
                <w14:ligatures w14:val="standardContextual"/>
              </w:rPr>
              <w:tab/>
            </w:r>
            <w:r w:rsidRPr="005829A1">
              <w:rPr>
                <w:rStyle w:val="Hyperkobling"/>
                <w:noProof/>
              </w:rPr>
              <w:t>Transport og lasting av vinduer</w:t>
            </w:r>
            <w:r>
              <w:rPr>
                <w:noProof/>
                <w:webHidden/>
              </w:rPr>
              <w:tab/>
            </w:r>
            <w:r>
              <w:rPr>
                <w:noProof/>
                <w:webHidden/>
              </w:rPr>
              <w:fldChar w:fldCharType="begin"/>
            </w:r>
            <w:r>
              <w:rPr>
                <w:noProof/>
                <w:webHidden/>
              </w:rPr>
              <w:instrText xml:space="preserve"> PAGEREF _Toc238044495 \h </w:instrText>
            </w:r>
            <w:r>
              <w:rPr>
                <w:noProof/>
                <w:webHidden/>
              </w:rPr>
            </w:r>
            <w:r>
              <w:rPr>
                <w:noProof/>
                <w:webHidden/>
              </w:rPr>
              <w:fldChar w:fldCharType="separate"/>
            </w:r>
            <w:r>
              <w:rPr>
                <w:noProof/>
                <w:webHidden/>
              </w:rPr>
              <w:t>7</w:t>
            </w:r>
            <w:r>
              <w:rPr>
                <w:noProof/>
                <w:webHidden/>
              </w:rPr>
              <w:fldChar w:fldCharType="end"/>
            </w:r>
          </w:hyperlink>
        </w:p>
        <w:p w14:paraId="7BA79903" w14:textId="491A0A76" w:rsidR="00E26782" w:rsidRDefault="00E26782">
          <w:pPr>
            <w:pStyle w:val="INNH2"/>
            <w:rPr>
              <w:rFonts w:eastAsiaTheme="minorEastAsia"/>
              <w:smallCaps w:val="0"/>
              <w:noProof/>
              <w:kern w:val="2"/>
              <w:sz w:val="24"/>
              <w:szCs w:val="24"/>
              <w:lang w:eastAsia="nb-NO"/>
              <w14:ligatures w14:val="standardContextual"/>
            </w:rPr>
          </w:pPr>
          <w:hyperlink w:anchor="_Toc238044496" w:history="1">
            <w:r w:rsidRPr="005829A1">
              <w:rPr>
                <w:rStyle w:val="Hyperkobling"/>
                <w:noProof/>
              </w:rPr>
              <w:t>1.5</w:t>
            </w:r>
            <w:r>
              <w:rPr>
                <w:rFonts w:eastAsiaTheme="minorEastAsia"/>
                <w:smallCaps w:val="0"/>
                <w:noProof/>
                <w:kern w:val="2"/>
                <w:sz w:val="24"/>
                <w:szCs w:val="24"/>
                <w:lang w:eastAsia="nb-NO"/>
                <w14:ligatures w14:val="standardContextual"/>
              </w:rPr>
              <w:tab/>
            </w:r>
            <w:r w:rsidRPr="005829A1">
              <w:rPr>
                <w:rStyle w:val="Hyperkobling"/>
                <w:noProof/>
              </w:rPr>
              <w:t>Beskrivelse av avfallsfraksjonen og sortering</w:t>
            </w:r>
            <w:r>
              <w:rPr>
                <w:noProof/>
                <w:webHidden/>
              </w:rPr>
              <w:tab/>
            </w:r>
            <w:r>
              <w:rPr>
                <w:noProof/>
                <w:webHidden/>
              </w:rPr>
              <w:fldChar w:fldCharType="begin"/>
            </w:r>
            <w:r>
              <w:rPr>
                <w:noProof/>
                <w:webHidden/>
              </w:rPr>
              <w:instrText xml:space="preserve"> PAGEREF _Toc238044496 \h </w:instrText>
            </w:r>
            <w:r>
              <w:rPr>
                <w:noProof/>
                <w:webHidden/>
              </w:rPr>
            </w:r>
            <w:r>
              <w:rPr>
                <w:noProof/>
                <w:webHidden/>
              </w:rPr>
              <w:fldChar w:fldCharType="separate"/>
            </w:r>
            <w:r>
              <w:rPr>
                <w:noProof/>
                <w:webHidden/>
              </w:rPr>
              <w:t>8</w:t>
            </w:r>
            <w:r>
              <w:rPr>
                <w:noProof/>
                <w:webHidden/>
              </w:rPr>
              <w:fldChar w:fldCharType="end"/>
            </w:r>
          </w:hyperlink>
        </w:p>
        <w:p w14:paraId="67A610AF" w14:textId="11601DA5"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497" w:history="1">
            <w:r w:rsidRPr="005829A1">
              <w:rPr>
                <w:rStyle w:val="Hyperkobling"/>
                <w:noProof/>
              </w:rPr>
              <w:t>1.5.1</w:t>
            </w:r>
            <w:r>
              <w:rPr>
                <w:rFonts w:eastAsiaTheme="minorEastAsia"/>
                <w:i w:val="0"/>
                <w:iCs w:val="0"/>
                <w:noProof/>
                <w:kern w:val="2"/>
                <w:sz w:val="24"/>
                <w:szCs w:val="24"/>
                <w:lang w:eastAsia="nb-NO"/>
                <w14:ligatures w14:val="standardContextual"/>
              </w:rPr>
              <w:tab/>
            </w:r>
            <w:r w:rsidRPr="005829A1">
              <w:rPr>
                <w:rStyle w:val="Hyperkobling"/>
                <w:noProof/>
              </w:rPr>
              <w:t>Ruter som er farlig avfall - Isolerglassruter med klorparafin (7158)</w:t>
            </w:r>
            <w:r>
              <w:rPr>
                <w:noProof/>
                <w:webHidden/>
              </w:rPr>
              <w:tab/>
            </w:r>
            <w:r>
              <w:rPr>
                <w:noProof/>
                <w:webHidden/>
              </w:rPr>
              <w:fldChar w:fldCharType="begin"/>
            </w:r>
            <w:r>
              <w:rPr>
                <w:noProof/>
                <w:webHidden/>
              </w:rPr>
              <w:instrText xml:space="preserve"> PAGEREF _Toc238044497 \h </w:instrText>
            </w:r>
            <w:r>
              <w:rPr>
                <w:noProof/>
                <w:webHidden/>
              </w:rPr>
            </w:r>
            <w:r>
              <w:rPr>
                <w:noProof/>
                <w:webHidden/>
              </w:rPr>
              <w:fldChar w:fldCharType="separate"/>
            </w:r>
            <w:r>
              <w:rPr>
                <w:noProof/>
                <w:webHidden/>
              </w:rPr>
              <w:t>8</w:t>
            </w:r>
            <w:r>
              <w:rPr>
                <w:noProof/>
                <w:webHidden/>
              </w:rPr>
              <w:fldChar w:fldCharType="end"/>
            </w:r>
          </w:hyperlink>
        </w:p>
        <w:p w14:paraId="68DAE882" w14:textId="457DB91E"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498" w:history="1">
            <w:r w:rsidRPr="005829A1">
              <w:rPr>
                <w:rStyle w:val="Hyperkobling"/>
                <w:noProof/>
              </w:rPr>
              <w:t>1.5.2</w:t>
            </w:r>
            <w:r>
              <w:rPr>
                <w:rFonts w:eastAsiaTheme="minorEastAsia"/>
                <w:i w:val="0"/>
                <w:iCs w:val="0"/>
                <w:noProof/>
                <w:kern w:val="2"/>
                <w:sz w:val="24"/>
                <w:szCs w:val="24"/>
                <w:lang w:eastAsia="nb-NO"/>
                <w14:ligatures w14:val="standardContextual"/>
              </w:rPr>
              <w:tab/>
            </w:r>
            <w:r w:rsidRPr="005829A1">
              <w:rPr>
                <w:rStyle w:val="Hyperkobling"/>
                <w:noProof/>
              </w:rPr>
              <w:t>Blandet vindusglass - ikke farlig avfall</w:t>
            </w:r>
            <w:r>
              <w:rPr>
                <w:noProof/>
                <w:webHidden/>
              </w:rPr>
              <w:tab/>
            </w:r>
            <w:r>
              <w:rPr>
                <w:noProof/>
                <w:webHidden/>
              </w:rPr>
              <w:fldChar w:fldCharType="begin"/>
            </w:r>
            <w:r>
              <w:rPr>
                <w:noProof/>
                <w:webHidden/>
              </w:rPr>
              <w:instrText xml:space="preserve"> PAGEREF _Toc238044498 \h </w:instrText>
            </w:r>
            <w:r>
              <w:rPr>
                <w:noProof/>
                <w:webHidden/>
              </w:rPr>
            </w:r>
            <w:r>
              <w:rPr>
                <w:noProof/>
                <w:webHidden/>
              </w:rPr>
              <w:fldChar w:fldCharType="separate"/>
            </w:r>
            <w:r>
              <w:rPr>
                <w:noProof/>
                <w:webHidden/>
              </w:rPr>
              <w:t>8</w:t>
            </w:r>
            <w:r>
              <w:rPr>
                <w:noProof/>
                <w:webHidden/>
              </w:rPr>
              <w:fldChar w:fldCharType="end"/>
            </w:r>
          </w:hyperlink>
        </w:p>
        <w:p w14:paraId="3116A263" w14:textId="6B27C4F6" w:rsidR="00E26782" w:rsidRDefault="00E26782">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44499" w:history="1">
            <w:r w:rsidRPr="005829A1">
              <w:rPr>
                <w:rStyle w:val="Hyperkobling"/>
                <w:noProof/>
              </w:rPr>
              <w:t>2</w:t>
            </w:r>
            <w:r>
              <w:rPr>
                <w:rFonts w:eastAsiaTheme="minorEastAsia"/>
                <w:b w:val="0"/>
                <w:bCs w:val="0"/>
                <w:caps w:val="0"/>
                <w:noProof/>
                <w:kern w:val="2"/>
                <w:sz w:val="24"/>
                <w:szCs w:val="24"/>
                <w:lang w:eastAsia="nb-NO"/>
                <w14:ligatures w14:val="standardContextual"/>
              </w:rPr>
              <w:tab/>
            </w:r>
            <w:r w:rsidRPr="005829A1">
              <w:rPr>
                <w:rStyle w:val="Hyperkobling"/>
                <w:noProof/>
              </w:rPr>
              <w:t>Krav til Leverandør</w:t>
            </w:r>
            <w:r>
              <w:rPr>
                <w:noProof/>
                <w:webHidden/>
              </w:rPr>
              <w:tab/>
            </w:r>
            <w:r>
              <w:rPr>
                <w:noProof/>
                <w:webHidden/>
              </w:rPr>
              <w:fldChar w:fldCharType="begin"/>
            </w:r>
            <w:r>
              <w:rPr>
                <w:noProof/>
                <w:webHidden/>
              </w:rPr>
              <w:instrText xml:space="preserve"> PAGEREF _Toc238044499 \h </w:instrText>
            </w:r>
            <w:r>
              <w:rPr>
                <w:noProof/>
                <w:webHidden/>
              </w:rPr>
            </w:r>
            <w:r>
              <w:rPr>
                <w:noProof/>
                <w:webHidden/>
              </w:rPr>
              <w:fldChar w:fldCharType="separate"/>
            </w:r>
            <w:r>
              <w:rPr>
                <w:noProof/>
                <w:webHidden/>
              </w:rPr>
              <w:t>9</w:t>
            </w:r>
            <w:r>
              <w:rPr>
                <w:noProof/>
                <w:webHidden/>
              </w:rPr>
              <w:fldChar w:fldCharType="end"/>
            </w:r>
          </w:hyperlink>
        </w:p>
        <w:p w14:paraId="4C607DAA" w14:textId="191B4369" w:rsidR="00E26782" w:rsidRDefault="00E26782">
          <w:pPr>
            <w:pStyle w:val="INNH2"/>
            <w:rPr>
              <w:rFonts w:eastAsiaTheme="minorEastAsia"/>
              <w:smallCaps w:val="0"/>
              <w:noProof/>
              <w:kern w:val="2"/>
              <w:sz w:val="24"/>
              <w:szCs w:val="24"/>
              <w:lang w:eastAsia="nb-NO"/>
              <w14:ligatures w14:val="standardContextual"/>
            </w:rPr>
          </w:pPr>
          <w:hyperlink w:anchor="_Toc238044500" w:history="1">
            <w:r w:rsidRPr="005829A1">
              <w:rPr>
                <w:rStyle w:val="Hyperkobling"/>
                <w:noProof/>
              </w:rPr>
              <w:t>2.1</w:t>
            </w:r>
            <w:r>
              <w:rPr>
                <w:rFonts w:eastAsiaTheme="minorEastAsia"/>
                <w:smallCaps w:val="0"/>
                <w:noProof/>
                <w:kern w:val="2"/>
                <w:sz w:val="24"/>
                <w:szCs w:val="24"/>
                <w:lang w:eastAsia="nb-NO"/>
                <w14:ligatures w14:val="standardContextual"/>
              </w:rPr>
              <w:tab/>
            </w:r>
            <w:r w:rsidRPr="005829A1">
              <w:rPr>
                <w:rStyle w:val="Hyperkobling"/>
                <w:noProof/>
              </w:rPr>
              <w:t>Generelle krav</w:t>
            </w:r>
            <w:r>
              <w:rPr>
                <w:noProof/>
                <w:webHidden/>
              </w:rPr>
              <w:tab/>
            </w:r>
            <w:r>
              <w:rPr>
                <w:noProof/>
                <w:webHidden/>
              </w:rPr>
              <w:fldChar w:fldCharType="begin"/>
            </w:r>
            <w:r>
              <w:rPr>
                <w:noProof/>
                <w:webHidden/>
              </w:rPr>
              <w:instrText xml:space="preserve"> PAGEREF _Toc238044500 \h </w:instrText>
            </w:r>
            <w:r>
              <w:rPr>
                <w:noProof/>
                <w:webHidden/>
              </w:rPr>
            </w:r>
            <w:r>
              <w:rPr>
                <w:noProof/>
                <w:webHidden/>
              </w:rPr>
              <w:fldChar w:fldCharType="separate"/>
            </w:r>
            <w:r>
              <w:rPr>
                <w:noProof/>
                <w:webHidden/>
              </w:rPr>
              <w:t>9</w:t>
            </w:r>
            <w:r>
              <w:rPr>
                <w:noProof/>
                <w:webHidden/>
              </w:rPr>
              <w:fldChar w:fldCharType="end"/>
            </w:r>
          </w:hyperlink>
        </w:p>
        <w:p w14:paraId="2CC1CA76" w14:textId="00CBD3B2" w:rsidR="00E26782" w:rsidRDefault="00E26782">
          <w:pPr>
            <w:pStyle w:val="INNH2"/>
            <w:rPr>
              <w:rFonts w:eastAsiaTheme="minorEastAsia"/>
              <w:smallCaps w:val="0"/>
              <w:noProof/>
              <w:kern w:val="2"/>
              <w:sz w:val="24"/>
              <w:szCs w:val="24"/>
              <w:lang w:eastAsia="nb-NO"/>
              <w14:ligatures w14:val="standardContextual"/>
            </w:rPr>
          </w:pPr>
          <w:hyperlink w:anchor="_Toc238044501" w:history="1">
            <w:r w:rsidRPr="005829A1">
              <w:rPr>
                <w:rStyle w:val="Hyperkobling"/>
                <w:noProof/>
              </w:rPr>
              <w:t>2.2</w:t>
            </w:r>
            <w:r>
              <w:rPr>
                <w:rFonts w:eastAsiaTheme="minorEastAsia"/>
                <w:smallCaps w:val="0"/>
                <w:noProof/>
                <w:kern w:val="2"/>
                <w:sz w:val="24"/>
                <w:szCs w:val="24"/>
                <w:lang w:eastAsia="nb-NO"/>
                <w14:ligatures w14:val="standardContextual"/>
              </w:rPr>
              <w:tab/>
            </w:r>
            <w:r w:rsidRPr="005829A1">
              <w:rPr>
                <w:rStyle w:val="Hyperkobling"/>
                <w:noProof/>
              </w:rPr>
              <w:t>Krav til transport av avfallet</w:t>
            </w:r>
            <w:r>
              <w:rPr>
                <w:noProof/>
                <w:webHidden/>
              </w:rPr>
              <w:tab/>
            </w:r>
            <w:r>
              <w:rPr>
                <w:noProof/>
                <w:webHidden/>
              </w:rPr>
              <w:fldChar w:fldCharType="begin"/>
            </w:r>
            <w:r>
              <w:rPr>
                <w:noProof/>
                <w:webHidden/>
              </w:rPr>
              <w:instrText xml:space="preserve"> PAGEREF _Toc238044501 \h </w:instrText>
            </w:r>
            <w:r>
              <w:rPr>
                <w:noProof/>
                <w:webHidden/>
              </w:rPr>
            </w:r>
            <w:r>
              <w:rPr>
                <w:noProof/>
                <w:webHidden/>
              </w:rPr>
              <w:fldChar w:fldCharType="separate"/>
            </w:r>
            <w:r>
              <w:rPr>
                <w:noProof/>
                <w:webHidden/>
              </w:rPr>
              <w:t>10</w:t>
            </w:r>
            <w:r>
              <w:rPr>
                <w:noProof/>
                <w:webHidden/>
              </w:rPr>
              <w:fldChar w:fldCharType="end"/>
            </w:r>
          </w:hyperlink>
        </w:p>
        <w:p w14:paraId="2180D355" w14:textId="599AB44D"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502" w:history="1">
            <w:r w:rsidRPr="005829A1">
              <w:rPr>
                <w:rStyle w:val="Hyperkobling"/>
                <w:noProof/>
              </w:rPr>
              <w:t>2.2.1</w:t>
            </w:r>
            <w:r>
              <w:rPr>
                <w:rFonts w:eastAsiaTheme="minorEastAsia"/>
                <w:i w:val="0"/>
                <w:iCs w:val="0"/>
                <w:noProof/>
                <w:kern w:val="2"/>
                <w:sz w:val="24"/>
                <w:szCs w:val="24"/>
                <w:lang w:eastAsia="nb-NO"/>
                <w14:ligatures w14:val="standardContextual"/>
              </w:rPr>
              <w:tab/>
            </w:r>
            <w:r w:rsidRPr="005829A1">
              <w:rPr>
                <w:rStyle w:val="Hyperkobling"/>
                <w:noProof/>
              </w:rPr>
              <w:t>Organisering av transport</w:t>
            </w:r>
            <w:r>
              <w:rPr>
                <w:noProof/>
                <w:webHidden/>
              </w:rPr>
              <w:tab/>
            </w:r>
            <w:r>
              <w:rPr>
                <w:noProof/>
                <w:webHidden/>
              </w:rPr>
              <w:fldChar w:fldCharType="begin"/>
            </w:r>
            <w:r>
              <w:rPr>
                <w:noProof/>
                <w:webHidden/>
              </w:rPr>
              <w:instrText xml:space="preserve"> PAGEREF _Toc238044502 \h </w:instrText>
            </w:r>
            <w:r>
              <w:rPr>
                <w:noProof/>
                <w:webHidden/>
              </w:rPr>
            </w:r>
            <w:r>
              <w:rPr>
                <w:noProof/>
                <w:webHidden/>
              </w:rPr>
              <w:fldChar w:fldCharType="separate"/>
            </w:r>
            <w:r>
              <w:rPr>
                <w:noProof/>
                <w:webHidden/>
              </w:rPr>
              <w:t>10</w:t>
            </w:r>
            <w:r>
              <w:rPr>
                <w:noProof/>
                <w:webHidden/>
              </w:rPr>
              <w:fldChar w:fldCharType="end"/>
            </w:r>
          </w:hyperlink>
        </w:p>
        <w:p w14:paraId="66381BC6" w14:textId="6FC05093"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503" w:history="1">
            <w:r w:rsidRPr="005829A1">
              <w:rPr>
                <w:rStyle w:val="Hyperkobling"/>
                <w:noProof/>
              </w:rPr>
              <w:t>2.2.2</w:t>
            </w:r>
            <w:r>
              <w:rPr>
                <w:rFonts w:eastAsiaTheme="minorEastAsia"/>
                <w:i w:val="0"/>
                <w:iCs w:val="0"/>
                <w:noProof/>
                <w:kern w:val="2"/>
                <w:sz w:val="24"/>
                <w:szCs w:val="24"/>
                <w:lang w:eastAsia="nb-NO"/>
                <w14:ligatures w14:val="standardContextual"/>
              </w:rPr>
              <w:tab/>
            </w:r>
            <w:r w:rsidRPr="005829A1">
              <w:rPr>
                <w:rStyle w:val="Hyperkobling"/>
                <w:noProof/>
              </w:rPr>
              <w:t>Krav til kjøretøy</w:t>
            </w:r>
            <w:r>
              <w:rPr>
                <w:noProof/>
                <w:webHidden/>
              </w:rPr>
              <w:tab/>
            </w:r>
            <w:r>
              <w:rPr>
                <w:noProof/>
                <w:webHidden/>
              </w:rPr>
              <w:fldChar w:fldCharType="begin"/>
            </w:r>
            <w:r>
              <w:rPr>
                <w:noProof/>
                <w:webHidden/>
              </w:rPr>
              <w:instrText xml:space="preserve"> PAGEREF _Toc238044503 \h </w:instrText>
            </w:r>
            <w:r>
              <w:rPr>
                <w:noProof/>
                <w:webHidden/>
              </w:rPr>
            </w:r>
            <w:r>
              <w:rPr>
                <w:noProof/>
                <w:webHidden/>
              </w:rPr>
              <w:fldChar w:fldCharType="separate"/>
            </w:r>
            <w:r>
              <w:rPr>
                <w:noProof/>
                <w:webHidden/>
              </w:rPr>
              <w:t>10</w:t>
            </w:r>
            <w:r>
              <w:rPr>
                <w:noProof/>
                <w:webHidden/>
              </w:rPr>
              <w:fldChar w:fldCharType="end"/>
            </w:r>
          </w:hyperlink>
        </w:p>
        <w:p w14:paraId="118E681A" w14:textId="112A7BC0"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504" w:history="1">
            <w:r w:rsidRPr="005829A1">
              <w:rPr>
                <w:rStyle w:val="Hyperkobling"/>
                <w:noProof/>
              </w:rPr>
              <w:t>2.2.3</w:t>
            </w:r>
            <w:r>
              <w:rPr>
                <w:rFonts w:eastAsiaTheme="minorEastAsia"/>
                <w:i w:val="0"/>
                <w:iCs w:val="0"/>
                <w:noProof/>
                <w:kern w:val="2"/>
                <w:sz w:val="24"/>
                <w:szCs w:val="24"/>
                <w:lang w:eastAsia="nb-NO"/>
                <w14:ligatures w14:val="standardContextual"/>
              </w:rPr>
              <w:tab/>
            </w:r>
            <w:r w:rsidRPr="005829A1">
              <w:rPr>
                <w:rStyle w:val="Hyperkobling"/>
                <w:noProof/>
              </w:rPr>
              <w:t>Krav til personell/sjåfør</w:t>
            </w:r>
            <w:r>
              <w:rPr>
                <w:noProof/>
                <w:webHidden/>
              </w:rPr>
              <w:tab/>
            </w:r>
            <w:r>
              <w:rPr>
                <w:noProof/>
                <w:webHidden/>
              </w:rPr>
              <w:fldChar w:fldCharType="begin"/>
            </w:r>
            <w:r>
              <w:rPr>
                <w:noProof/>
                <w:webHidden/>
              </w:rPr>
              <w:instrText xml:space="preserve"> PAGEREF _Toc238044504 \h </w:instrText>
            </w:r>
            <w:r>
              <w:rPr>
                <w:noProof/>
                <w:webHidden/>
              </w:rPr>
            </w:r>
            <w:r>
              <w:rPr>
                <w:noProof/>
                <w:webHidden/>
              </w:rPr>
              <w:fldChar w:fldCharType="separate"/>
            </w:r>
            <w:r>
              <w:rPr>
                <w:noProof/>
                <w:webHidden/>
              </w:rPr>
              <w:t>10</w:t>
            </w:r>
            <w:r>
              <w:rPr>
                <w:noProof/>
                <w:webHidden/>
              </w:rPr>
              <w:fldChar w:fldCharType="end"/>
            </w:r>
          </w:hyperlink>
        </w:p>
        <w:p w14:paraId="1F3C79E0" w14:textId="3F541313" w:rsidR="00E26782" w:rsidRDefault="00E26782">
          <w:pPr>
            <w:pStyle w:val="INNH2"/>
            <w:rPr>
              <w:rFonts w:eastAsiaTheme="minorEastAsia"/>
              <w:smallCaps w:val="0"/>
              <w:noProof/>
              <w:kern w:val="2"/>
              <w:sz w:val="24"/>
              <w:szCs w:val="24"/>
              <w:lang w:eastAsia="nb-NO"/>
              <w14:ligatures w14:val="standardContextual"/>
            </w:rPr>
          </w:pPr>
          <w:hyperlink w:anchor="_Toc238044505" w:history="1">
            <w:r w:rsidRPr="005829A1">
              <w:rPr>
                <w:rStyle w:val="Hyperkobling"/>
                <w:noProof/>
              </w:rPr>
              <w:t>2.3</w:t>
            </w:r>
            <w:r>
              <w:rPr>
                <w:rFonts w:eastAsiaTheme="minorEastAsia"/>
                <w:smallCaps w:val="0"/>
                <w:noProof/>
                <w:kern w:val="2"/>
                <w:sz w:val="24"/>
                <w:szCs w:val="24"/>
                <w:lang w:eastAsia="nb-NO"/>
                <w14:ligatures w14:val="standardContextual"/>
              </w:rPr>
              <w:tab/>
            </w:r>
            <w:r w:rsidRPr="005829A1">
              <w:rPr>
                <w:rStyle w:val="Hyperkobling"/>
                <w:noProof/>
              </w:rPr>
              <w:t>Krav til oppsamlingsenheter</w:t>
            </w:r>
            <w:r>
              <w:rPr>
                <w:noProof/>
                <w:webHidden/>
              </w:rPr>
              <w:tab/>
            </w:r>
            <w:r>
              <w:rPr>
                <w:noProof/>
                <w:webHidden/>
              </w:rPr>
              <w:fldChar w:fldCharType="begin"/>
            </w:r>
            <w:r>
              <w:rPr>
                <w:noProof/>
                <w:webHidden/>
              </w:rPr>
              <w:instrText xml:space="preserve"> PAGEREF _Toc238044505 \h </w:instrText>
            </w:r>
            <w:r>
              <w:rPr>
                <w:noProof/>
                <w:webHidden/>
              </w:rPr>
            </w:r>
            <w:r>
              <w:rPr>
                <w:noProof/>
                <w:webHidden/>
              </w:rPr>
              <w:fldChar w:fldCharType="separate"/>
            </w:r>
            <w:r>
              <w:rPr>
                <w:noProof/>
                <w:webHidden/>
              </w:rPr>
              <w:t>10</w:t>
            </w:r>
            <w:r>
              <w:rPr>
                <w:noProof/>
                <w:webHidden/>
              </w:rPr>
              <w:fldChar w:fldCharType="end"/>
            </w:r>
          </w:hyperlink>
        </w:p>
        <w:p w14:paraId="6E1C4457" w14:textId="3E38A9D7" w:rsidR="00E26782" w:rsidRDefault="00E26782">
          <w:pPr>
            <w:pStyle w:val="INNH2"/>
            <w:rPr>
              <w:rFonts w:eastAsiaTheme="minorEastAsia"/>
              <w:smallCaps w:val="0"/>
              <w:noProof/>
              <w:kern w:val="2"/>
              <w:sz w:val="24"/>
              <w:szCs w:val="24"/>
              <w:lang w:eastAsia="nb-NO"/>
              <w14:ligatures w14:val="standardContextual"/>
            </w:rPr>
          </w:pPr>
          <w:hyperlink w:anchor="_Toc238044506" w:history="1">
            <w:r w:rsidRPr="005829A1">
              <w:rPr>
                <w:rStyle w:val="Hyperkobling"/>
                <w:noProof/>
              </w:rPr>
              <w:t>2.4</w:t>
            </w:r>
            <w:r>
              <w:rPr>
                <w:rFonts w:eastAsiaTheme="minorEastAsia"/>
                <w:smallCaps w:val="0"/>
                <w:noProof/>
                <w:kern w:val="2"/>
                <w:sz w:val="24"/>
                <w:szCs w:val="24"/>
                <w:lang w:eastAsia="nb-NO"/>
                <w14:ligatures w14:val="standardContextual"/>
              </w:rPr>
              <w:tab/>
            </w:r>
            <w:r w:rsidRPr="005829A1">
              <w:rPr>
                <w:rStyle w:val="Hyperkobling"/>
                <w:noProof/>
              </w:rPr>
              <w:t>Krav til mottak og mottakssted</w:t>
            </w:r>
            <w:r>
              <w:rPr>
                <w:noProof/>
                <w:webHidden/>
              </w:rPr>
              <w:tab/>
            </w:r>
            <w:r>
              <w:rPr>
                <w:noProof/>
                <w:webHidden/>
              </w:rPr>
              <w:fldChar w:fldCharType="begin"/>
            </w:r>
            <w:r>
              <w:rPr>
                <w:noProof/>
                <w:webHidden/>
              </w:rPr>
              <w:instrText xml:space="preserve"> PAGEREF _Toc238044506 \h </w:instrText>
            </w:r>
            <w:r>
              <w:rPr>
                <w:noProof/>
                <w:webHidden/>
              </w:rPr>
            </w:r>
            <w:r>
              <w:rPr>
                <w:noProof/>
                <w:webHidden/>
              </w:rPr>
              <w:fldChar w:fldCharType="separate"/>
            </w:r>
            <w:r>
              <w:rPr>
                <w:noProof/>
                <w:webHidden/>
              </w:rPr>
              <w:t>11</w:t>
            </w:r>
            <w:r>
              <w:rPr>
                <w:noProof/>
                <w:webHidden/>
              </w:rPr>
              <w:fldChar w:fldCharType="end"/>
            </w:r>
          </w:hyperlink>
        </w:p>
        <w:p w14:paraId="4D769FC3" w14:textId="70639E93"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507" w:history="1">
            <w:r w:rsidRPr="005829A1">
              <w:rPr>
                <w:rStyle w:val="Hyperkobling"/>
                <w:noProof/>
              </w:rPr>
              <w:t>2.4.1</w:t>
            </w:r>
            <w:r>
              <w:rPr>
                <w:rFonts w:eastAsiaTheme="minorEastAsia"/>
                <w:i w:val="0"/>
                <w:iCs w:val="0"/>
                <w:noProof/>
                <w:kern w:val="2"/>
                <w:sz w:val="24"/>
                <w:szCs w:val="24"/>
                <w:lang w:eastAsia="nb-NO"/>
                <w14:ligatures w14:val="standardContextual"/>
              </w:rPr>
              <w:tab/>
            </w:r>
            <w:r w:rsidRPr="005829A1">
              <w:rPr>
                <w:rStyle w:val="Hyperkobling"/>
                <w:noProof/>
              </w:rPr>
              <w:t>Tillatelser</w:t>
            </w:r>
            <w:r>
              <w:rPr>
                <w:noProof/>
                <w:webHidden/>
              </w:rPr>
              <w:tab/>
            </w:r>
            <w:r>
              <w:rPr>
                <w:noProof/>
                <w:webHidden/>
              </w:rPr>
              <w:fldChar w:fldCharType="begin"/>
            </w:r>
            <w:r>
              <w:rPr>
                <w:noProof/>
                <w:webHidden/>
              </w:rPr>
              <w:instrText xml:space="preserve"> PAGEREF _Toc238044507 \h </w:instrText>
            </w:r>
            <w:r>
              <w:rPr>
                <w:noProof/>
                <w:webHidden/>
              </w:rPr>
            </w:r>
            <w:r>
              <w:rPr>
                <w:noProof/>
                <w:webHidden/>
              </w:rPr>
              <w:fldChar w:fldCharType="separate"/>
            </w:r>
            <w:r>
              <w:rPr>
                <w:noProof/>
                <w:webHidden/>
              </w:rPr>
              <w:t>11</w:t>
            </w:r>
            <w:r>
              <w:rPr>
                <w:noProof/>
                <w:webHidden/>
              </w:rPr>
              <w:fldChar w:fldCharType="end"/>
            </w:r>
          </w:hyperlink>
        </w:p>
        <w:p w14:paraId="5ADBD3E1" w14:textId="5673FD17"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508" w:history="1">
            <w:r w:rsidRPr="005829A1">
              <w:rPr>
                <w:rStyle w:val="Hyperkobling"/>
                <w:noProof/>
              </w:rPr>
              <w:t>2.4.2</w:t>
            </w:r>
            <w:r>
              <w:rPr>
                <w:rFonts w:eastAsiaTheme="minorEastAsia"/>
                <w:i w:val="0"/>
                <w:iCs w:val="0"/>
                <w:noProof/>
                <w:kern w:val="2"/>
                <w:sz w:val="24"/>
                <w:szCs w:val="24"/>
                <w:lang w:eastAsia="nb-NO"/>
                <w14:ligatures w14:val="standardContextual"/>
              </w:rPr>
              <w:tab/>
            </w:r>
            <w:r w:rsidRPr="005829A1">
              <w:rPr>
                <w:rStyle w:val="Hyperkobling"/>
                <w:noProof/>
              </w:rPr>
              <w:t>Krav til dokumentasjon og prising av avvik</w:t>
            </w:r>
            <w:r>
              <w:rPr>
                <w:noProof/>
                <w:webHidden/>
              </w:rPr>
              <w:tab/>
            </w:r>
            <w:r>
              <w:rPr>
                <w:noProof/>
                <w:webHidden/>
              </w:rPr>
              <w:fldChar w:fldCharType="begin"/>
            </w:r>
            <w:r>
              <w:rPr>
                <w:noProof/>
                <w:webHidden/>
              </w:rPr>
              <w:instrText xml:space="preserve"> PAGEREF _Toc238044508 \h </w:instrText>
            </w:r>
            <w:r>
              <w:rPr>
                <w:noProof/>
                <w:webHidden/>
              </w:rPr>
            </w:r>
            <w:r>
              <w:rPr>
                <w:noProof/>
                <w:webHidden/>
              </w:rPr>
              <w:fldChar w:fldCharType="separate"/>
            </w:r>
            <w:r>
              <w:rPr>
                <w:noProof/>
                <w:webHidden/>
              </w:rPr>
              <w:t>12</w:t>
            </w:r>
            <w:r>
              <w:rPr>
                <w:noProof/>
                <w:webHidden/>
              </w:rPr>
              <w:fldChar w:fldCharType="end"/>
            </w:r>
          </w:hyperlink>
        </w:p>
        <w:p w14:paraId="3E5C48FD" w14:textId="23A39400"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509" w:history="1">
            <w:r w:rsidRPr="005829A1">
              <w:rPr>
                <w:rStyle w:val="Hyperkobling"/>
                <w:noProof/>
              </w:rPr>
              <w:t>2.4.3</w:t>
            </w:r>
            <w:r>
              <w:rPr>
                <w:rFonts w:eastAsiaTheme="minorEastAsia"/>
                <w:i w:val="0"/>
                <w:iCs w:val="0"/>
                <w:noProof/>
                <w:kern w:val="2"/>
                <w:sz w:val="24"/>
                <w:szCs w:val="24"/>
                <w:lang w:eastAsia="nb-NO"/>
                <w14:ligatures w14:val="standardContextual"/>
              </w:rPr>
              <w:tab/>
            </w:r>
            <w:r w:rsidRPr="005829A1">
              <w:rPr>
                <w:rStyle w:val="Hyperkobling"/>
                <w:noProof/>
              </w:rPr>
              <w:t>Krav til gjenvinning av avfallsfraksjoner</w:t>
            </w:r>
            <w:r>
              <w:rPr>
                <w:noProof/>
                <w:webHidden/>
              </w:rPr>
              <w:tab/>
            </w:r>
            <w:r>
              <w:rPr>
                <w:noProof/>
                <w:webHidden/>
              </w:rPr>
              <w:fldChar w:fldCharType="begin"/>
            </w:r>
            <w:r>
              <w:rPr>
                <w:noProof/>
                <w:webHidden/>
              </w:rPr>
              <w:instrText xml:space="preserve"> PAGEREF _Toc238044509 \h </w:instrText>
            </w:r>
            <w:r>
              <w:rPr>
                <w:noProof/>
                <w:webHidden/>
              </w:rPr>
            </w:r>
            <w:r>
              <w:rPr>
                <w:noProof/>
                <w:webHidden/>
              </w:rPr>
              <w:fldChar w:fldCharType="separate"/>
            </w:r>
            <w:r>
              <w:rPr>
                <w:noProof/>
                <w:webHidden/>
              </w:rPr>
              <w:t>12</w:t>
            </w:r>
            <w:r>
              <w:rPr>
                <w:noProof/>
                <w:webHidden/>
              </w:rPr>
              <w:fldChar w:fldCharType="end"/>
            </w:r>
          </w:hyperlink>
        </w:p>
        <w:p w14:paraId="7568DB1D" w14:textId="7D3232CA"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510" w:history="1">
            <w:r w:rsidRPr="005829A1">
              <w:rPr>
                <w:rStyle w:val="Hyperkobling"/>
                <w:noProof/>
              </w:rPr>
              <w:t>2.4.4</w:t>
            </w:r>
            <w:r>
              <w:rPr>
                <w:rFonts w:eastAsiaTheme="minorEastAsia"/>
                <w:i w:val="0"/>
                <w:iCs w:val="0"/>
                <w:noProof/>
                <w:kern w:val="2"/>
                <w:sz w:val="24"/>
                <w:szCs w:val="24"/>
                <w:lang w:eastAsia="nb-NO"/>
                <w14:ligatures w14:val="standardContextual"/>
              </w:rPr>
              <w:tab/>
            </w:r>
            <w:r w:rsidRPr="005829A1">
              <w:rPr>
                <w:rStyle w:val="Hyperkobling"/>
                <w:noProof/>
              </w:rPr>
              <w:t>Krav til beredskapsplan</w:t>
            </w:r>
            <w:r>
              <w:rPr>
                <w:noProof/>
                <w:webHidden/>
              </w:rPr>
              <w:tab/>
            </w:r>
            <w:r>
              <w:rPr>
                <w:noProof/>
                <w:webHidden/>
              </w:rPr>
              <w:fldChar w:fldCharType="begin"/>
            </w:r>
            <w:r>
              <w:rPr>
                <w:noProof/>
                <w:webHidden/>
              </w:rPr>
              <w:instrText xml:space="preserve"> PAGEREF _Toc238044510 \h </w:instrText>
            </w:r>
            <w:r>
              <w:rPr>
                <w:noProof/>
                <w:webHidden/>
              </w:rPr>
            </w:r>
            <w:r>
              <w:rPr>
                <w:noProof/>
                <w:webHidden/>
              </w:rPr>
              <w:fldChar w:fldCharType="separate"/>
            </w:r>
            <w:r>
              <w:rPr>
                <w:noProof/>
                <w:webHidden/>
              </w:rPr>
              <w:t>12</w:t>
            </w:r>
            <w:r>
              <w:rPr>
                <w:noProof/>
                <w:webHidden/>
              </w:rPr>
              <w:fldChar w:fldCharType="end"/>
            </w:r>
          </w:hyperlink>
        </w:p>
        <w:p w14:paraId="52AAD322" w14:textId="105B3495" w:rsidR="00E26782" w:rsidRDefault="00E26782">
          <w:pPr>
            <w:pStyle w:val="INNH2"/>
            <w:rPr>
              <w:rFonts w:eastAsiaTheme="minorEastAsia"/>
              <w:smallCaps w:val="0"/>
              <w:noProof/>
              <w:kern w:val="2"/>
              <w:sz w:val="24"/>
              <w:szCs w:val="24"/>
              <w:lang w:eastAsia="nb-NO"/>
              <w14:ligatures w14:val="standardContextual"/>
            </w:rPr>
          </w:pPr>
          <w:hyperlink w:anchor="_Toc238044511" w:history="1">
            <w:r w:rsidRPr="005829A1">
              <w:rPr>
                <w:rStyle w:val="Hyperkobling"/>
                <w:noProof/>
              </w:rPr>
              <w:t>2.5</w:t>
            </w:r>
            <w:r>
              <w:rPr>
                <w:rFonts w:eastAsiaTheme="minorEastAsia"/>
                <w:smallCaps w:val="0"/>
                <w:noProof/>
                <w:kern w:val="2"/>
                <w:sz w:val="24"/>
                <w:szCs w:val="24"/>
                <w:lang w:eastAsia="nb-NO"/>
                <w14:ligatures w14:val="standardContextual"/>
              </w:rPr>
              <w:tab/>
            </w:r>
            <w:r w:rsidRPr="005829A1">
              <w:rPr>
                <w:rStyle w:val="Hyperkobling"/>
                <w:noProof/>
              </w:rPr>
              <w:t>Administrative krav</w:t>
            </w:r>
            <w:r>
              <w:rPr>
                <w:noProof/>
                <w:webHidden/>
              </w:rPr>
              <w:tab/>
            </w:r>
            <w:r>
              <w:rPr>
                <w:noProof/>
                <w:webHidden/>
              </w:rPr>
              <w:fldChar w:fldCharType="begin"/>
            </w:r>
            <w:r>
              <w:rPr>
                <w:noProof/>
                <w:webHidden/>
              </w:rPr>
              <w:instrText xml:space="preserve"> PAGEREF _Toc238044511 \h </w:instrText>
            </w:r>
            <w:r>
              <w:rPr>
                <w:noProof/>
                <w:webHidden/>
              </w:rPr>
            </w:r>
            <w:r>
              <w:rPr>
                <w:noProof/>
                <w:webHidden/>
              </w:rPr>
              <w:fldChar w:fldCharType="separate"/>
            </w:r>
            <w:r>
              <w:rPr>
                <w:noProof/>
                <w:webHidden/>
              </w:rPr>
              <w:t>12</w:t>
            </w:r>
            <w:r>
              <w:rPr>
                <w:noProof/>
                <w:webHidden/>
              </w:rPr>
              <w:fldChar w:fldCharType="end"/>
            </w:r>
          </w:hyperlink>
        </w:p>
        <w:p w14:paraId="7E7292E5" w14:textId="25686E25"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512" w:history="1">
            <w:r w:rsidRPr="005829A1">
              <w:rPr>
                <w:rStyle w:val="Hyperkobling"/>
                <w:noProof/>
              </w:rPr>
              <w:t>2.5.1</w:t>
            </w:r>
            <w:r>
              <w:rPr>
                <w:rFonts w:eastAsiaTheme="minorEastAsia"/>
                <w:i w:val="0"/>
                <w:iCs w:val="0"/>
                <w:noProof/>
                <w:kern w:val="2"/>
                <w:sz w:val="24"/>
                <w:szCs w:val="24"/>
                <w:lang w:eastAsia="nb-NO"/>
                <w14:ligatures w14:val="standardContextual"/>
              </w:rPr>
              <w:tab/>
            </w:r>
            <w:r w:rsidRPr="005829A1">
              <w:rPr>
                <w:rStyle w:val="Hyperkobling"/>
                <w:noProof/>
              </w:rPr>
              <w:t>Rapportering</w:t>
            </w:r>
            <w:r>
              <w:rPr>
                <w:noProof/>
                <w:webHidden/>
              </w:rPr>
              <w:tab/>
            </w:r>
            <w:r>
              <w:rPr>
                <w:noProof/>
                <w:webHidden/>
              </w:rPr>
              <w:fldChar w:fldCharType="begin"/>
            </w:r>
            <w:r>
              <w:rPr>
                <w:noProof/>
                <w:webHidden/>
              </w:rPr>
              <w:instrText xml:space="preserve"> PAGEREF _Toc238044512 \h </w:instrText>
            </w:r>
            <w:r>
              <w:rPr>
                <w:noProof/>
                <w:webHidden/>
              </w:rPr>
            </w:r>
            <w:r>
              <w:rPr>
                <w:noProof/>
                <w:webHidden/>
              </w:rPr>
              <w:fldChar w:fldCharType="separate"/>
            </w:r>
            <w:r>
              <w:rPr>
                <w:noProof/>
                <w:webHidden/>
              </w:rPr>
              <w:t>12</w:t>
            </w:r>
            <w:r>
              <w:rPr>
                <w:noProof/>
                <w:webHidden/>
              </w:rPr>
              <w:fldChar w:fldCharType="end"/>
            </w:r>
          </w:hyperlink>
        </w:p>
        <w:p w14:paraId="0C7A4957" w14:textId="3069CAD8"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513" w:history="1">
            <w:r w:rsidRPr="005829A1">
              <w:rPr>
                <w:rStyle w:val="Hyperkobling"/>
                <w:noProof/>
              </w:rPr>
              <w:t>2.5.2</w:t>
            </w:r>
            <w:r>
              <w:rPr>
                <w:rFonts w:eastAsiaTheme="minorEastAsia"/>
                <w:i w:val="0"/>
                <w:iCs w:val="0"/>
                <w:noProof/>
                <w:kern w:val="2"/>
                <w:sz w:val="24"/>
                <w:szCs w:val="24"/>
                <w:lang w:eastAsia="nb-NO"/>
                <w14:ligatures w14:val="standardContextual"/>
              </w:rPr>
              <w:tab/>
            </w:r>
            <w:r w:rsidRPr="005829A1">
              <w:rPr>
                <w:rStyle w:val="Hyperkobling"/>
                <w:noProof/>
              </w:rPr>
              <w:t>Krav til fakturering</w:t>
            </w:r>
            <w:r>
              <w:rPr>
                <w:noProof/>
                <w:webHidden/>
              </w:rPr>
              <w:tab/>
            </w:r>
            <w:r>
              <w:rPr>
                <w:noProof/>
                <w:webHidden/>
              </w:rPr>
              <w:fldChar w:fldCharType="begin"/>
            </w:r>
            <w:r>
              <w:rPr>
                <w:noProof/>
                <w:webHidden/>
              </w:rPr>
              <w:instrText xml:space="preserve"> PAGEREF _Toc238044513 \h </w:instrText>
            </w:r>
            <w:r>
              <w:rPr>
                <w:noProof/>
                <w:webHidden/>
              </w:rPr>
            </w:r>
            <w:r>
              <w:rPr>
                <w:noProof/>
                <w:webHidden/>
              </w:rPr>
              <w:fldChar w:fldCharType="separate"/>
            </w:r>
            <w:r>
              <w:rPr>
                <w:noProof/>
                <w:webHidden/>
              </w:rPr>
              <w:t>13</w:t>
            </w:r>
            <w:r>
              <w:rPr>
                <w:noProof/>
                <w:webHidden/>
              </w:rPr>
              <w:fldChar w:fldCharType="end"/>
            </w:r>
          </w:hyperlink>
        </w:p>
        <w:p w14:paraId="4A5C42AE" w14:textId="04F62FA4"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514" w:history="1">
            <w:r w:rsidRPr="005829A1">
              <w:rPr>
                <w:rStyle w:val="Hyperkobling"/>
                <w:noProof/>
              </w:rPr>
              <w:t>2.5.3</w:t>
            </w:r>
            <w:r>
              <w:rPr>
                <w:rFonts w:eastAsiaTheme="minorEastAsia"/>
                <w:i w:val="0"/>
                <w:iCs w:val="0"/>
                <w:noProof/>
                <w:kern w:val="2"/>
                <w:sz w:val="24"/>
                <w:szCs w:val="24"/>
                <w:lang w:eastAsia="nb-NO"/>
                <w14:ligatures w14:val="standardContextual"/>
              </w:rPr>
              <w:tab/>
            </w:r>
            <w:r w:rsidRPr="005829A1">
              <w:rPr>
                <w:rStyle w:val="Hyperkobling"/>
                <w:noProof/>
              </w:rPr>
              <w:t>Gebyr for avvik i leveransen</w:t>
            </w:r>
            <w:r>
              <w:rPr>
                <w:noProof/>
                <w:webHidden/>
              </w:rPr>
              <w:tab/>
            </w:r>
            <w:r>
              <w:rPr>
                <w:noProof/>
                <w:webHidden/>
              </w:rPr>
              <w:fldChar w:fldCharType="begin"/>
            </w:r>
            <w:r>
              <w:rPr>
                <w:noProof/>
                <w:webHidden/>
              </w:rPr>
              <w:instrText xml:space="preserve"> PAGEREF _Toc238044514 \h </w:instrText>
            </w:r>
            <w:r>
              <w:rPr>
                <w:noProof/>
                <w:webHidden/>
              </w:rPr>
            </w:r>
            <w:r>
              <w:rPr>
                <w:noProof/>
                <w:webHidden/>
              </w:rPr>
              <w:fldChar w:fldCharType="separate"/>
            </w:r>
            <w:r>
              <w:rPr>
                <w:noProof/>
                <w:webHidden/>
              </w:rPr>
              <w:t>14</w:t>
            </w:r>
            <w:r>
              <w:rPr>
                <w:noProof/>
                <w:webHidden/>
              </w:rPr>
              <w:fldChar w:fldCharType="end"/>
            </w:r>
          </w:hyperlink>
        </w:p>
        <w:p w14:paraId="5076F044" w14:textId="378BF7F9" w:rsidR="00E26782" w:rsidRDefault="00E26782">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44515" w:history="1">
            <w:r w:rsidRPr="005829A1">
              <w:rPr>
                <w:rStyle w:val="Hyperkobling"/>
                <w:noProof/>
              </w:rPr>
              <w:t>2.5.4</w:t>
            </w:r>
            <w:r>
              <w:rPr>
                <w:rFonts w:eastAsiaTheme="minorEastAsia"/>
                <w:i w:val="0"/>
                <w:iCs w:val="0"/>
                <w:noProof/>
                <w:kern w:val="2"/>
                <w:sz w:val="24"/>
                <w:szCs w:val="24"/>
                <w:lang w:eastAsia="nb-NO"/>
                <w14:ligatures w14:val="standardContextual"/>
              </w:rPr>
              <w:tab/>
            </w:r>
            <w:r w:rsidRPr="005829A1">
              <w:rPr>
                <w:rStyle w:val="Hyperkobling"/>
                <w:noProof/>
              </w:rPr>
              <w:t>Kontraktsoppfølging og nøkkelpersoner</w:t>
            </w:r>
            <w:r>
              <w:rPr>
                <w:noProof/>
                <w:webHidden/>
              </w:rPr>
              <w:tab/>
            </w:r>
            <w:r>
              <w:rPr>
                <w:noProof/>
                <w:webHidden/>
              </w:rPr>
              <w:fldChar w:fldCharType="begin"/>
            </w:r>
            <w:r>
              <w:rPr>
                <w:noProof/>
                <w:webHidden/>
              </w:rPr>
              <w:instrText xml:space="preserve"> PAGEREF _Toc238044515 \h </w:instrText>
            </w:r>
            <w:r>
              <w:rPr>
                <w:noProof/>
                <w:webHidden/>
              </w:rPr>
            </w:r>
            <w:r>
              <w:rPr>
                <w:noProof/>
                <w:webHidden/>
              </w:rPr>
              <w:fldChar w:fldCharType="separate"/>
            </w:r>
            <w:r>
              <w:rPr>
                <w:noProof/>
                <w:webHidden/>
              </w:rPr>
              <w:t>14</w:t>
            </w:r>
            <w:r>
              <w:rPr>
                <w:noProof/>
                <w:webHidden/>
              </w:rPr>
              <w:fldChar w:fldCharType="end"/>
            </w:r>
          </w:hyperlink>
        </w:p>
        <w:p w14:paraId="7DEC3F7C" w14:textId="29E46540" w:rsidR="00E26782" w:rsidRDefault="00E26782">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44516" w:history="1">
            <w:r w:rsidRPr="005829A1">
              <w:rPr>
                <w:rStyle w:val="Hyperkobling"/>
                <w:noProof/>
              </w:rPr>
              <w:t>3</w:t>
            </w:r>
            <w:r>
              <w:rPr>
                <w:rFonts w:eastAsiaTheme="minorEastAsia"/>
                <w:b w:val="0"/>
                <w:bCs w:val="0"/>
                <w:caps w:val="0"/>
                <w:noProof/>
                <w:kern w:val="2"/>
                <w:sz w:val="24"/>
                <w:szCs w:val="24"/>
                <w:lang w:eastAsia="nb-NO"/>
                <w14:ligatures w14:val="standardContextual"/>
              </w:rPr>
              <w:tab/>
            </w:r>
            <w:r w:rsidRPr="005829A1">
              <w:rPr>
                <w:rStyle w:val="Hyperkobling"/>
                <w:noProof/>
              </w:rPr>
              <w:t>Dokumentasjonskrav</w:t>
            </w:r>
            <w:r>
              <w:rPr>
                <w:noProof/>
                <w:webHidden/>
              </w:rPr>
              <w:tab/>
            </w:r>
            <w:r>
              <w:rPr>
                <w:noProof/>
                <w:webHidden/>
              </w:rPr>
              <w:fldChar w:fldCharType="begin"/>
            </w:r>
            <w:r>
              <w:rPr>
                <w:noProof/>
                <w:webHidden/>
              </w:rPr>
              <w:instrText xml:space="preserve"> PAGEREF _Toc238044516 \h </w:instrText>
            </w:r>
            <w:r>
              <w:rPr>
                <w:noProof/>
                <w:webHidden/>
              </w:rPr>
            </w:r>
            <w:r>
              <w:rPr>
                <w:noProof/>
                <w:webHidden/>
              </w:rPr>
              <w:fldChar w:fldCharType="separate"/>
            </w:r>
            <w:r>
              <w:rPr>
                <w:noProof/>
                <w:webHidden/>
              </w:rPr>
              <w:t>15</w:t>
            </w:r>
            <w:r>
              <w:rPr>
                <w:noProof/>
                <w:webHidden/>
              </w:rPr>
              <w:fldChar w:fldCharType="end"/>
            </w:r>
          </w:hyperlink>
        </w:p>
        <w:p w14:paraId="30958813" w14:textId="6B4C6FA1" w:rsidR="00BE7864" w:rsidRDefault="00080E54" w:rsidP="00BE7864">
          <w:pPr>
            <w:rPr>
              <w:rFonts w:eastAsiaTheme="minorEastAsia"/>
              <w:szCs w:val="20"/>
            </w:rPr>
          </w:pPr>
          <w:r>
            <w:rPr>
              <w:b/>
              <w:bCs/>
            </w:rPr>
            <w:fldChar w:fldCharType="end"/>
          </w:r>
        </w:p>
      </w:sdtContent>
    </w:sdt>
    <w:p w14:paraId="645FFFB3" w14:textId="740F30AB" w:rsidR="00BF24C2" w:rsidRPr="00BE7864" w:rsidRDefault="00E5673B" w:rsidP="00BE7864">
      <w:pPr>
        <w:rPr>
          <w:b/>
          <w:bCs/>
        </w:rPr>
      </w:pPr>
      <w:r>
        <w:br w:type="page"/>
      </w:r>
    </w:p>
    <w:p w14:paraId="4ED88C51" w14:textId="7AE32ED6" w:rsidR="00E5673B" w:rsidRPr="00FA1DDD" w:rsidRDefault="002C0D25" w:rsidP="00BF7B39">
      <w:pPr>
        <w:pStyle w:val="Overskrift1"/>
      </w:pPr>
      <w:bookmarkStart w:id="2" w:name="_Toc224745077"/>
      <w:bookmarkStart w:id="3" w:name="_Toc238044491"/>
      <w:r>
        <w:lastRenderedPageBreak/>
        <w:t xml:space="preserve">Omfang </w:t>
      </w:r>
      <w:r w:rsidR="004C5C5F">
        <w:t>- Deloppdrag</w:t>
      </w:r>
      <w:r>
        <w:t xml:space="preserve"> </w:t>
      </w:r>
      <w:bookmarkEnd w:id="2"/>
      <w:r w:rsidR="00BB3E09">
        <w:t>3</w:t>
      </w:r>
      <w:bookmarkEnd w:id="3"/>
    </w:p>
    <w:p w14:paraId="2DC51C1C" w14:textId="335697C4" w:rsidR="009B4DCE" w:rsidRPr="009B4DCE" w:rsidRDefault="009B4DCE" w:rsidP="005576D0">
      <w:pPr>
        <w:jc w:val="both"/>
      </w:pPr>
      <w:r w:rsidRPr="009B4DCE">
        <w:t>Oppdraget er ett av flere deloppdrag i anskaffelsen av transport, mottak og sluttbehandling av farlig avfall. Dette deloppdraget omfatter mottak, transport og sluttbehandling/destruksjon av vinduer</w:t>
      </w:r>
      <w:r w:rsidR="00477DF4">
        <w:t xml:space="preserve"> som er farlig avfall eller ikke farlig avfall.</w:t>
      </w:r>
      <w:r w:rsidRPr="009B4DCE">
        <w:t xml:space="preserve"> Deloppdraget omfatter følgende fraksjoner og ytelser:</w:t>
      </w:r>
    </w:p>
    <w:p w14:paraId="4A1346A8" w14:textId="7A881B06" w:rsidR="009B4DCE" w:rsidRDefault="009B4DCE" w:rsidP="0022210C">
      <w:pPr>
        <w:pStyle w:val="Listeavsnitt"/>
        <w:numPr>
          <w:ilvl w:val="0"/>
          <w:numId w:val="4"/>
        </w:numPr>
        <w:jc w:val="both"/>
      </w:pPr>
      <w:r w:rsidRPr="009B4DCE">
        <w:t xml:space="preserve">Blandet </w:t>
      </w:r>
      <w:r w:rsidR="00B51688">
        <w:t>vindu</w:t>
      </w:r>
      <w:r w:rsidR="00F34B23">
        <w:t>sglass</w:t>
      </w:r>
      <w:r w:rsidR="00B51688">
        <w:t xml:space="preserve"> </w:t>
      </w:r>
      <w:r w:rsidR="00447B23">
        <w:t>– ikke farlig avfall</w:t>
      </w:r>
      <w:r w:rsidRPr="009B4DCE">
        <w:t xml:space="preserve"> (vinduer som ikke er klassifisert som farlig avfall), herunder:</w:t>
      </w:r>
    </w:p>
    <w:p w14:paraId="48EBE631" w14:textId="77777777" w:rsidR="009B4DCE" w:rsidRPr="00A40C0F" w:rsidRDefault="009B4DCE" w:rsidP="0022210C">
      <w:pPr>
        <w:pStyle w:val="Listeavsnitt"/>
        <w:numPr>
          <w:ilvl w:val="1"/>
          <w:numId w:val="4"/>
        </w:numPr>
        <w:jc w:val="both"/>
        <w:rPr>
          <w:bCs/>
        </w:rPr>
      </w:pPr>
      <w:r w:rsidRPr="00A40C0F">
        <w:rPr>
          <w:bCs/>
        </w:rPr>
        <w:t xml:space="preserve">Isolerglassruter produsert etter 1990 (inkludert </w:t>
      </w:r>
      <w:proofErr w:type="spellStart"/>
      <w:r w:rsidRPr="00A40C0F">
        <w:rPr>
          <w:bCs/>
        </w:rPr>
        <w:t>termopanevinduer</w:t>
      </w:r>
      <w:proofErr w:type="spellEnd"/>
      <w:r w:rsidRPr="00A40C0F">
        <w:rPr>
          <w:bCs/>
        </w:rPr>
        <w:t>)</w:t>
      </w:r>
    </w:p>
    <w:p w14:paraId="7DD42AF8" w14:textId="39569055" w:rsidR="009B4DCE" w:rsidRPr="00A40C0F" w:rsidRDefault="009B4DCE" w:rsidP="0022210C">
      <w:pPr>
        <w:pStyle w:val="Listeavsnitt"/>
        <w:numPr>
          <w:ilvl w:val="1"/>
          <w:numId w:val="4"/>
        </w:numPr>
        <w:jc w:val="both"/>
        <w:rPr>
          <w:bCs/>
        </w:rPr>
      </w:pPr>
      <w:r w:rsidRPr="00A40C0F">
        <w:rPr>
          <w:bCs/>
        </w:rPr>
        <w:t>Vinduer med planglass</w:t>
      </w:r>
    </w:p>
    <w:p w14:paraId="419A4BC6" w14:textId="77777777" w:rsidR="009B4DCE" w:rsidRPr="00A40C0F" w:rsidRDefault="009B4DCE" w:rsidP="0022210C">
      <w:pPr>
        <w:pStyle w:val="Listeavsnitt"/>
        <w:numPr>
          <w:ilvl w:val="0"/>
          <w:numId w:val="4"/>
        </w:numPr>
        <w:jc w:val="both"/>
        <w:rPr>
          <w:bCs/>
        </w:rPr>
      </w:pPr>
      <w:r w:rsidRPr="00A40C0F">
        <w:rPr>
          <w:bCs/>
        </w:rPr>
        <w:t>Vinduer som inneholder farlige stoffer, herunder:</w:t>
      </w:r>
    </w:p>
    <w:p w14:paraId="4F817344" w14:textId="2755E70C" w:rsidR="009B4DCE" w:rsidRPr="00A40C0F" w:rsidRDefault="001967C2" w:rsidP="0022210C">
      <w:pPr>
        <w:pStyle w:val="Listeavsnitt"/>
        <w:numPr>
          <w:ilvl w:val="1"/>
          <w:numId w:val="4"/>
        </w:numPr>
        <w:jc w:val="both"/>
        <w:rPr>
          <w:bCs/>
        </w:rPr>
      </w:pPr>
      <w:r w:rsidRPr="00A40C0F">
        <w:rPr>
          <w:bCs/>
        </w:rPr>
        <w:t>Klorpa</w:t>
      </w:r>
      <w:r w:rsidR="00DA6EAD" w:rsidRPr="00A40C0F">
        <w:rPr>
          <w:bCs/>
        </w:rPr>
        <w:t>rafin</w:t>
      </w:r>
      <w:r w:rsidR="00C759F9" w:rsidRPr="00A40C0F">
        <w:rPr>
          <w:bCs/>
        </w:rPr>
        <w:t>holdige i</w:t>
      </w:r>
      <w:r w:rsidR="009B4DCE" w:rsidRPr="00A40C0F">
        <w:rPr>
          <w:bCs/>
        </w:rPr>
        <w:t>solerglassruter (7158)</w:t>
      </w:r>
    </w:p>
    <w:p w14:paraId="049F3907" w14:textId="77777777" w:rsidR="009B4DCE" w:rsidRDefault="009B4DCE" w:rsidP="0022210C">
      <w:pPr>
        <w:pStyle w:val="Listeavsnitt"/>
        <w:numPr>
          <w:ilvl w:val="0"/>
          <w:numId w:val="4"/>
        </w:numPr>
        <w:jc w:val="both"/>
      </w:pPr>
      <w:r w:rsidRPr="009B4DCE">
        <w:t>Transport av vinduer</w:t>
      </w:r>
    </w:p>
    <w:p w14:paraId="342FC541" w14:textId="2B76B8E0" w:rsidR="009B4DCE" w:rsidRPr="009B4DCE" w:rsidRDefault="009B4DCE" w:rsidP="0022210C">
      <w:pPr>
        <w:pStyle w:val="Listeavsnitt"/>
        <w:numPr>
          <w:ilvl w:val="0"/>
          <w:numId w:val="4"/>
        </w:numPr>
        <w:jc w:val="both"/>
      </w:pPr>
      <w:r w:rsidRPr="009B4DCE">
        <w:t>Leie av vindusstativer samt kjøp av oppbevaringsenheter for knust glass</w:t>
      </w:r>
    </w:p>
    <w:p w14:paraId="27AF2861" w14:textId="77777777" w:rsidR="009B4DCE" w:rsidRPr="009B4DCE" w:rsidRDefault="009B4DCE" w:rsidP="005576D0">
      <w:pPr>
        <w:jc w:val="both"/>
      </w:pPr>
      <w:r>
        <w:t>Deloppdraget omfatter ikke transport, mottak og sluttbehandling av isolerglassruter med PCB, da dette er dekket av en egen produsentansvarsordning.</w:t>
      </w:r>
    </w:p>
    <w:p w14:paraId="05ACDBF2" w14:textId="790797C7" w:rsidR="009B4DCE" w:rsidRPr="009B4DCE" w:rsidRDefault="009B4DCE" w:rsidP="005576D0">
      <w:pPr>
        <w:jc w:val="both"/>
      </w:pPr>
      <w:r w:rsidRPr="009B4DCE">
        <w:t xml:space="preserve">Dersom det i avtaleperioden skjer endringer i regelverket, herunder utvidelse av </w:t>
      </w:r>
      <w:r w:rsidR="00A93A31">
        <w:t xml:space="preserve">ordningen med </w:t>
      </w:r>
      <w:r w:rsidRPr="009B4DCE">
        <w:t xml:space="preserve">produsentansvar til å omfatte flere typer isolerglassruter, forbeholder </w:t>
      </w:r>
      <w:r w:rsidR="004D2FDA">
        <w:t>O</w:t>
      </w:r>
      <w:r w:rsidRPr="009B4DCE">
        <w:t>ppdragsgiver seg retten til å justere deloppdragets omfang tilsvarende.</w:t>
      </w:r>
    </w:p>
    <w:p w14:paraId="6C836709" w14:textId="063122DE" w:rsidR="00BF7B39" w:rsidRPr="00FA1DDD" w:rsidRDefault="008451E8" w:rsidP="00BF7B39">
      <w:pPr>
        <w:pStyle w:val="Overskrift2"/>
      </w:pPr>
      <w:bookmarkStart w:id="4" w:name="_Toc224745079"/>
      <w:bookmarkStart w:id="5" w:name="_Toc238044492"/>
      <w:r>
        <w:t>Mottak og m</w:t>
      </w:r>
      <w:r w:rsidR="00BF7B39" w:rsidRPr="00FA1DDD">
        <w:t>engder</w:t>
      </w:r>
      <w:bookmarkEnd w:id="4"/>
      <w:bookmarkEnd w:id="5"/>
      <w:r w:rsidR="007C2AA0">
        <w:t xml:space="preserve"> </w:t>
      </w:r>
    </w:p>
    <w:p w14:paraId="63C8B81C" w14:textId="0A0C1572" w:rsidR="00386CAD" w:rsidRPr="00386CAD" w:rsidRDefault="00386CAD" w:rsidP="008D51F6">
      <w:r w:rsidRPr="00386CAD">
        <w:t>Mengden avfall som omfattes av oppdraget vil variere gjennom kontraktsperioden. Variasjonene påvirkes blant annet av samfunnsutvikling, sesongvariasjoner,</w:t>
      </w:r>
      <w:r w:rsidR="008A6611">
        <w:t xml:space="preserve"> </w:t>
      </w:r>
      <w:r w:rsidRPr="00386CAD">
        <w:t>endringer i regelverk og brukeratferd.</w:t>
      </w:r>
      <w:r w:rsidR="00D706B5">
        <w:t xml:space="preserve"> </w:t>
      </w:r>
      <w:r w:rsidRPr="00386CAD">
        <w:t xml:space="preserve">Oppdragsgiver kan ikke garantere spesifikke mengder, verken totalt eller fordelt på de ulike avfallsfraksjonene. </w:t>
      </w:r>
      <w:r w:rsidR="00861929">
        <w:t>Leverandør</w:t>
      </w:r>
      <w:r w:rsidRPr="00386CAD">
        <w:t xml:space="preserve"> må derfor dimensjonere kapasitet og fleksibilitet for å kunne håndtere både økninger og reduksjoner i volum.</w:t>
      </w:r>
    </w:p>
    <w:p w14:paraId="3DA6D192" w14:textId="400EEC3E" w:rsidR="006E3DB5" w:rsidRDefault="002E5B40" w:rsidP="005A696F">
      <w:pPr>
        <w:jc w:val="both"/>
        <w:rPr>
          <w:rFonts w:ascii="Oslo Sans Office" w:eastAsia="Times New Roman" w:hAnsi="Oslo Sans Office" w:cs="Times New Roman"/>
          <w:i/>
          <w:szCs w:val="20"/>
          <w:lang w:eastAsia="nb-NO"/>
        </w:rPr>
      </w:pPr>
      <w:r>
        <w:t xml:space="preserve">Historisk data </w:t>
      </w:r>
      <w:r w:rsidR="00525EE9">
        <w:t xml:space="preserve">fra 2024-2025 er gitt i tabell 1 og figur 1-5. </w:t>
      </w:r>
    </w:p>
    <w:p w14:paraId="77FB0330" w14:textId="4BC25A2D" w:rsidR="00BF7B39" w:rsidRPr="005576D0" w:rsidRDefault="00BF7B39" w:rsidP="00BF7B39">
      <w:pPr>
        <w:pStyle w:val="Bildetekst"/>
        <w:rPr>
          <w:szCs w:val="16"/>
        </w:rPr>
      </w:pPr>
      <w:r w:rsidRPr="005576D0">
        <w:rPr>
          <w:szCs w:val="16"/>
        </w:rPr>
        <w:t xml:space="preserve">Tabell </w:t>
      </w:r>
      <w:r w:rsidR="002C07BA" w:rsidRPr="005576D0">
        <w:rPr>
          <w:szCs w:val="16"/>
        </w:rPr>
        <w:fldChar w:fldCharType="begin"/>
      </w:r>
      <w:r w:rsidR="002C07BA" w:rsidRPr="005576D0">
        <w:rPr>
          <w:szCs w:val="16"/>
        </w:rPr>
        <w:instrText xml:space="preserve"> SEQ Tabell \* ARABIC </w:instrText>
      </w:r>
      <w:r w:rsidR="002C07BA" w:rsidRPr="005576D0">
        <w:rPr>
          <w:szCs w:val="16"/>
        </w:rPr>
        <w:fldChar w:fldCharType="separate"/>
      </w:r>
      <w:r w:rsidR="00D82D22">
        <w:rPr>
          <w:noProof/>
          <w:szCs w:val="16"/>
        </w:rPr>
        <w:t>1</w:t>
      </w:r>
      <w:r w:rsidR="002C07BA" w:rsidRPr="005576D0">
        <w:rPr>
          <w:szCs w:val="16"/>
        </w:rPr>
        <w:fldChar w:fldCharType="end"/>
      </w:r>
      <w:r w:rsidRPr="005576D0">
        <w:rPr>
          <w:szCs w:val="16"/>
        </w:rPr>
        <w:t xml:space="preserve"> - Mengder </w:t>
      </w:r>
      <w:r w:rsidR="001B33EB" w:rsidRPr="005576D0">
        <w:rPr>
          <w:szCs w:val="16"/>
        </w:rPr>
        <w:t>isolerglassruter</w:t>
      </w:r>
      <w:r w:rsidR="00FA67A4" w:rsidRPr="005576D0">
        <w:rPr>
          <w:szCs w:val="16"/>
        </w:rPr>
        <w:t xml:space="preserve"> per år</w:t>
      </w:r>
      <w:r w:rsidR="002D2DA7" w:rsidRPr="005576D0">
        <w:rPr>
          <w:szCs w:val="16"/>
        </w:rPr>
        <w:t xml:space="preserve"> (</w:t>
      </w:r>
      <w:r w:rsidR="00235CC2" w:rsidRPr="005576D0">
        <w:rPr>
          <w:szCs w:val="16"/>
        </w:rPr>
        <w:t>Tonn</w:t>
      </w:r>
      <w:r w:rsidR="002D2DA7" w:rsidRPr="005576D0">
        <w:rPr>
          <w:szCs w:val="16"/>
        </w:rPr>
        <w:t>)</w:t>
      </w:r>
      <w:r w:rsidR="00576B4C" w:rsidRPr="005576D0">
        <w:rPr>
          <w:szCs w:val="16"/>
        </w:rPr>
        <w:t xml:space="preserve">. </w:t>
      </w:r>
    </w:p>
    <w:tbl>
      <w:tblPr>
        <w:tblStyle w:val="Rutenettabell4uthevingsfarge3"/>
        <w:tblW w:w="0" w:type="auto"/>
        <w:tblInd w:w="-5" w:type="dxa"/>
        <w:tblLook w:val="04A0" w:firstRow="1" w:lastRow="0" w:firstColumn="1" w:lastColumn="0" w:noHBand="0" w:noVBand="1"/>
      </w:tblPr>
      <w:tblGrid>
        <w:gridCol w:w="2547"/>
        <w:gridCol w:w="1843"/>
        <w:gridCol w:w="1533"/>
        <w:gridCol w:w="1160"/>
      </w:tblGrid>
      <w:tr w:rsidR="000E10BA" w:rsidRPr="00FA1DDD" w14:paraId="225B53FC" w14:textId="2C884067" w:rsidTr="00233746">
        <w:trPr>
          <w:cnfStyle w:val="100000000000" w:firstRow="1" w:lastRow="0" w:firstColumn="0" w:lastColumn="0" w:oddVBand="0" w:evenVBand="0" w:oddHBand="0" w:evenHBand="0" w:firstRowFirstColumn="0" w:firstRowLastColumn="0" w:lastRowFirstColumn="0" w:lastRowLastColumn="0"/>
          <w:trHeight w:val="588"/>
        </w:trPr>
        <w:tc>
          <w:tcPr>
            <w:cnfStyle w:val="001000000000" w:firstRow="0" w:lastRow="0" w:firstColumn="1" w:lastColumn="0" w:oddVBand="0" w:evenVBand="0" w:oddHBand="0" w:evenHBand="0" w:firstRowFirstColumn="0" w:firstRowLastColumn="0" w:lastRowFirstColumn="0" w:lastRowLastColumn="0"/>
            <w:tcW w:w="2547" w:type="dxa"/>
          </w:tcPr>
          <w:p w14:paraId="71E386F6" w14:textId="0BD84158" w:rsidR="000E10BA" w:rsidRPr="00E30A48" w:rsidRDefault="000E10BA" w:rsidP="00E30A48">
            <w:pPr>
              <w:pStyle w:val="Ingenmellomrom"/>
              <w:rPr>
                <w:i/>
                <w:iCs/>
                <w:color w:val="000000" w:themeColor="text1"/>
              </w:rPr>
            </w:pPr>
            <w:r w:rsidRPr="00E30A48">
              <w:rPr>
                <w:i/>
                <w:iCs/>
                <w:color w:val="000000" w:themeColor="text1"/>
              </w:rPr>
              <w:t>Anlegg</w:t>
            </w:r>
          </w:p>
        </w:tc>
        <w:tc>
          <w:tcPr>
            <w:tcW w:w="1843" w:type="dxa"/>
          </w:tcPr>
          <w:p w14:paraId="0DB16BC0" w14:textId="7D0AD08A" w:rsidR="000E10BA" w:rsidRPr="00E30A48" w:rsidRDefault="000E10BA" w:rsidP="004305A2">
            <w:pPr>
              <w:pStyle w:val="Ingenmellomrom"/>
              <w:jc w:val="center"/>
              <w:cnfStyle w:val="100000000000" w:firstRow="1" w:lastRow="0" w:firstColumn="0" w:lastColumn="0" w:oddVBand="0" w:evenVBand="0" w:oddHBand="0" w:evenHBand="0" w:firstRowFirstColumn="0" w:firstRowLastColumn="0" w:lastRowFirstColumn="0" w:lastRowLastColumn="0"/>
              <w:rPr>
                <w:i/>
                <w:iCs/>
                <w:color w:val="000000" w:themeColor="text1"/>
              </w:rPr>
            </w:pPr>
            <w:r w:rsidRPr="00E30A48">
              <w:rPr>
                <w:i/>
                <w:iCs/>
                <w:color w:val="000000" w:themeColor="text1"/>
              </w:rPr>
              <w:t>Avfallstype</w:t>
            </w:r>
          </w:p>
        </w:tc>
        <w:tc>
          <w:tcPr>
            <w:tcW w:w="1533" w:type="dxa"/>
          </w:tcPr>
          <w:p w14:paraId="2862120C" w14:textId="683F1BBD" w:rsidR="000E10BA" w:rsidRPr="00E30A48" w:rsidRDefault="000E10BA" w:rsidP="004305A2">
            <w:pPr>
              <w:pStyle w:val="Ingenmellomrom"/>
              <w:jc w:val="center"/>
              <w:cnfStyle w:val="100000000000" w:firstRow="1" w:lastRow="0" w:firstColumn="0" w:lastColumn="0" w:oddVBand="0" w:evenVBand="0" w:oddHBand="0" w:evenHBand="0" w:firstRowFirstColumn="0" w:firstRowLastColumn="0" w:lastRowFirstColumn="0" w:lastRowLastColumn="0"/>
              <w:rPr>
                <w:i/>
                <w:iCs/>
                <w:color w:val="000000" w:themeColor="text1"/>
              </w:rPr>
            </w:pPr>
            <w:r w:rsidRPr="00E30A48">
              <w:rPr>
                <w:i/>
                <w:iCs/>
                <w:color w:val="000000" w:themeColor="text1"/>
              </w:rPr>
              <w:t>2024</w:t>
            </w:r>
          </w:p>
        </w:tc>
        <w:tc>
          <w:tcPr>
            <w:tcW w:w="1160" w:type="dxa"/>
          </w:tcPr>
          <w:p w14:paraId="555B15AC" w14:textId="741E48BD" w:rsidR="000E10BA" w:rsidRPr="00E30A48" w:rsidRDefault="000E10BA" w:rsidP="004305A2">
            <w:pPr>
              <w:pStyle w:val="Ingenmellomrom"/>
              <w:jc w:val="center"/>
              <w:cnfStyle w:val="100000000000" w:firstRow="1" w:lastRow="0" w:firstColumn="0" w:lastColumn="0" w:oddVBand="0" w:evenVBand="0" w:oddHBand="0" w:evenHBand="0" w:firstRowFirstColumn="0" w:firstRowLastColumn="0" w:lastRowFirstColumn="0" w:lastRowLastColumn="0"/>
              <w:rPr>
                <w:i/>
                <w:iCs/>
                <w:color w:val="000000" w:themeColor="text1"/>
              </w:rPr>
            </w:pPr>
            <w:r w:rsidRPr="00E30A48">
              <w:rPr>
                <w:i/>
                <w:iCs/>
                <w:color w:val="000000" w:themeColor="text1"/>
              </w:rPr>
              <w:t>2025</w:t>
            </w:r>
          </w:p>
        </w:tc>
      </w:tr>
      <w:tr w:rsidR="000E10BA" w:rsidRPr="00FA1DDD" w14:paraId="771DBFE2" w14:textId="15F01C11" w:rsidTr="00233746">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547" w:type="dxa"/>
            <w:vMerge w:val="restart"/>
          </w:tcPr>
          <w:p w14:paraId="24B19EA0" w14:textId="17A06CFC" w:rsidR="000E10BA" w:rsidRPr="00E30A48" w:rsidRDefault="000E10BA" w:rsidP="00E30A48">
            <w:pPr>
              <w:pStyle w:val="Ingenmellomrom"/>
              <w:rPr>
                <w:i/>
                <w:iCs/>
                <w:color w:val="000000" w:themeColor="text1"/>
              </w:rPr>
            </w:pPr>
            <w:r w:rsidRPr="00E30A48">
              <w:rPr>
                <w:i/>
                <w:iCs/>
                <w:color w:val="000000" w:themeColor="text1"/>
              </w:rPr>
              <w:t>Grønmo gjenvinningsstasjon</w:t>
            </w:r>
          </w:p>
        </w:tc>
        <w:tc>
          <w:tcPr>
            <w:tcW w:w="1843" w:type="dxa"/>
          </w:tcPr>
          <w:p w14:paraId="30E6B974" w14:textId="31EF0BFE" w:rsidR="000E10BA" w:rsidRPr="00E30A48" w:rsidRDefault="000E10BA" w:rsidP="00E30A48">
            <w:pPr>
              <w:pStyle w:val="Ingenmellomrom"/>
              <w:jc w:val="center"/>
              <w:cnfStyle w:val="000000100000" w:firstRow="0" w:lastRow="0" w:firstColumn="0" w:lastColumn="0" w:oddVBand="0" w:evenVBand="0" w:oddHBand="1" w:evenHBand="0" w:firstRowFirstColumn="0" w:firstRowLastColumn="0" w:lastRowFirstColumn="0" w:lastRowLastColumn="0"/>
              <w:rPr>
                <w:i/>
                <w:iCs/>
                <w:color w:val="000000" w:themeColor="text1"/>
              </w:rPr>
            </w:pPr>
            <w:r w:rsidRPr="00E30A48">
              <w:rPr>
                <w:i/>
                <w:iCs/>
                <w:color w:val="000000" w:themeColor="text1"/>
              </w:rPr>
              <w:t>7158</w:t>
            </w:r>
          </w:p>
        </w:tc>
        <w:tc>
          <w:tcPr>
            <w:tcW w:w="1533" w:type="dxa"/>
          </w:tcPr>
          <w:p w14:paraId="726E8356" w14:textId="2E6F4E75" w:rsidR="000E10BA" w:rsidRPr="00E30A48" w:rsidRDefault="00E87598" w:rsidP="00E30A48">
            <w:pPr>
              <w:pStyle w:val="Ingenmellomrom"/>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E30A48">
              <w:rPr>
                <w:color w:val="000000" w:themeColor="text1"/>
              </w:rPr>
              <w:t>58</w:t>
            </w:r>
          </w:p>
        </w:tc>
        <w:tc>
          <w:tcPr>
            <w:tcW w:w="1160" w:type="dxa"/>
          </w:tcPr>
          <w:p w14:paraId="14B1768D" w14:textId="22568DDA" w:rsidR="000E10BA" w:rsidRPr="00E30A48" w:rsidRDefault="003332C4" w:rsidP="00E30A48">
            <w:pPr>
              <w:pStyle w:val="Ingenmellomrom"/>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E30A48">
              <w:rPr>
                <w:color w:val="000000" w:themeColor="text1"/>
              </w:rPr>
              <w:t>3</w:t>
            </w:r>
            <w:r w:rsidR="00E87598" w:rsidRPr="00E30A48">
              <w:rPr>
                <w:color w:val="000000" w:themeColor="text1"/>
              </w:rPr>
              <w:t>8</w:t>
            </w:r>
          </w:p>
        </w:tc>
      </w:tr>
      <w:tr w:rsidR="000E10BA" w:rsidRPr="00FA1DDD" w14:paraId="1A549FC6" w14:textId="59FAB9A4" w:rsidTr="00233746">
        <w:trPr>
          <w:trHeight w:val="415"/>
        </w:trPr>
        <w:tc>
          <w:tcPr>
            <w:cnfStyle w:val="001000000000" w:firstRow="0" w:lastRow="0" w:firstColumn="1" w:lastColumn="0" w:oddVBand="0" w:evenVBand="0" w:oddHBand="0" w:evenHBand="0" w:firstRowFirstColumn="0" w:firstRowLastColumn="0" w:lastRowFirstColumn="0" w:lastRowLastColumn="0"/>
            <w:tcW w:w="2547" w:type="dxa"/>
            <w:vMerge/>
          </w:tcPr>
          <w:p w14:paraId="5746AB34" w14:textId="77777777" w:rsidR="000E10BA" w:rsidRPr="00E30A48" w:rsidRDefault="000E10BA" w:rsidP="00E30A48">
            <w:pPr>
              <w:pStyle w:val="Ingenmellomrom"/>
              <w:rPr>
                <w:i/>
                <w:iCs/>
                <w:color w:val="000000" w:themeColor="text1"/>
              </w:rPr>
            </w:pPr>
          </w:p>
        </w:tc>
        <w:tc>
          <w:tcPr>
            <w:tcW w:w="1843" w:type="dxa"/>
          </w:tcPr>
          <w:p w14:paraId="4D22CB39" w14:textId="7B979724" w:rsidR="000E10BA" w:rsidRPr="00E30A48" w:rsidRDefault="000E10BA" w:rsidP="00E30A48">
            <w:pPr>
              <w:pStyle w:val="Ingenmellomrom"/>
              <w:jc w:val="center"/>
              <w:cnfStyle w:val="000000000000" w:firstRow="0" w:lastRow="0" w:firstColumn="0" w:lastColumn="0" w:oddVBand="0" w:evenVBand="0" w:oddHBand="0" w:evenHBand="0" w:firstRowFirstColumn="0" w:firstRowLastColumn="0" w:lastRowFirstColumn="0" w:lastRowLastColumn="0"/>
              <w:rPr>
                <w:i/>
                <w:iCs/>
                <w:color w:val="000000" w:themeColor="text1"/>
              </w:rPr>
            </w:pPr>
            <w:r w:rsidRPr="00E30A48">
              <w:rPr>
                <w:i/>
                <w:iCs/>
                <w:color w:val="000000" w:themeColor="text1"/>
              </w:rPr>
              <w:t xml:space="preserve">Blandet </w:t>
            </w:r>
            <w:r w:rsidR="00525EE9">
              <w:rPr>
                <w:i/>
                <w:iCs/>
                <w:color w:val="000000" w:themeColor="text1"/>
              </w:rPr>
              <w:t>vindus</w:t>
            </w:r>
            <w:r w:rsidRPr="00E30A48">
              <w:rPr>
                <w:i/>
                <w:iCs/>
                <w:color w:val="000000" w:themeColor="text1"/>
              </w:rPr>
              <w:t>glass</w:t>
            </w:r>
          </w:p>
        </w:tc>
        <w:tc>
          <w:tcPr>
            <w:tcW w:w="1533" w:type="dxa"/>
          </w:tcPr>
          <w:p w14:paraId="61B57A87" w14:textId="3FF4F8A9" w:rsidR="000E10BA" w:rsidRPr="00E30A48" w:rsidRDefault="003332C4" w:rsidP="00E30A48">
            <w:pPr>
              <w:pStyle w:val="Ingenmellomrom"/>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E30A48">
              <w:rPr>
                <w:color w:val="000000" w:themeColor="text1"/>
              </w:rPr>
              <w:t>57</w:t>
            </w:r>
          </w:p>
        </w:tc>
        <w:tc>
          <w:tcPr>
            <w:tcW w:w="1160" w:type="dxa"/>
          </w:tcPr>
          <w:p w14:paraId="0A2A7845" w14:textId="4575753A" w:rsidR="000E10BA" w:rsidRPr="00E30A48" w:rsidRDefault="00E87598" w:rsidP="00E30A48">
            <w:pPr>
              <w:pStyle w:val="Ingenmellomrom"/>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E30A48">
              <w:rPr>
                <w:color w:val="000000" w:themeColor="text1"/>
              </w:rPr>
              <w:t>3</w:t>
            </w:r>
            <w:r w:rsidR="003332C4" w:rsidRPr="00E30A48">
              <w:rPr>
                <w:color w:val="000000" w:themeColor="text1"/>
              </w:rPr>
              <w:t>8</w:t>
            </w:r>
          </w:p>
        </w:tc>
      </w:tr>
      <w:tr w:rsidR="000E10BA" w:rsidRPr="00FA1DDD" w14:paraId="71FC896D" w14:textId="245A2C93" w:rsidTr="00233746">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2547" w:type="dxa"/>
            <w:vMerge w:val="restart"/>
          </w:tcPr>
          <w:p w14:paraId="4B5737F0" w14:textId="0795C120" w:rsidR="000E10BA" w:rsidRPr="00E30A48" w:rsidRDefault="000E10BA" w:rsidP="00E30A48">
            <w:pPr>
              <w:pStyle w:val="Ingenmellomrom"/>
              <w:rPr>
                <w:i/>
                <w:iCs/>
                <w:color w:val="000000" w:themeColor="text1"/>
              </w:rPr>
            </w:pPr>
            <w:r w:rsidRPr="00E30A48">
              <w:rPr>
                <w:i/>
                <w:iCs/>
                <w:color w:val="000000" w:themeColor="text1"/>
              </w:rPr>
              <w:t>Haraldrud gjenvinningsstasjon</w:t>
            </w:r>
            <w:r w:rsidR="00AC5C6E">
              <w:rPr>
                <w:i/>
                <w:iCs/>
                <w:color w:val="000000" w:themeColor="text1"/>
              </w:rPr>
              <w:t xml:space="preserve"> (HA24)</w:t>
            </w:r>
          </w:p>
        </w:tc>
        <w:tc>
          <w:tcPr>
            <w:tcW w:w="1843" w:type="dxa"/>
          </w:tcPr>
          <w:p w14:paraId="0587F02D" w14:textId="01811246" w:rsidR="000E10BA" w:rsidRPr="00E30A48" w:rsidRDefault="000E10BA" w:rsidP="00E30A48">
            <w:pPr>
              <w:pStyle w:val="Ingenmellomrom"/>
              <w:jc w:val="center"/>
              <w:cnfStyle w:val="000000100000" w:firstRow="0" w:lastRow="0" w:firstColumn="0" w:lastColumn="0" w:oddVBand="0" w:evenVBand="0" w:oddHBand="1" w:evenHBand="0" w:firstRowFirstColumn="0" w:firstRowLastColumn="0" w:lastRowFirstColumn="0" w:lastRowLastColumn="0"/>
              <w:rPr>
                <w:i/>
                <w:iCs/>
                <w:color w:val="000000" w:themeColor="text1"/>
              </w:rPr>
            </w:pPr>
            <w:r w:rsidRPr="00E30A48">
              <w:rPr>
                <w:i/>
                <w:iCs/>
                <w:color w:val="000000" w:themeColor="text1"/>
              </w:rPr>
              <w:t>7158</w:t>
            </w:r>
          </w:p>
        </w:tc>
        <w:tc>
          <w:tcPr>
            <w:tcW w:w="1533" w:type="dxa"/>
          </w:tcPr>
          <w:p w14:paraId="357A1CB6" w14:textId="6FD166C3" w:rsidR="000E10BA" w:rsidRPr="00E30A48" w:rsidRDefault="000E10BA" w:rsidP="00E30A48">
            <w:pPr>
              <w:pStyle w:val="Ingenmellomrom"/>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E30A48">
              <w:rPr>
                <w:color w:val="000000" w:themeColor="text1"/>
              </w:rPr>
              <w:t>166</w:t>
            </w:r>
          </w:p>
        </w:tc>
        <w:tc>
          <w:tcPr>
            <w:tcW w:w="1160" w:type="dxa"/>
          </w:tcPr>
          <w:p w14:paraId="28AC3867" w14:textId="01C48EE7" w:rsidR="000E10BA" w:rsidRPr="00E30A48" w:rsidRDefault="00122E99" w:rsidP="00E30A48">
            <w:pPr>
              <w:pStyle w:val="Ingenmellomrom"/>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E30A48">
              <w:rPr>
                <w:color w:val="000000" w:themeColor="text1"/>
              </w:rPr>
              <w:t>147</w:t>
            </w:r>
          </w:p>
        </w:tc>
      </w:tr>
      <w:tr w:rsidR="000E10BA" w:rsidRPr="00FA1DDD" w14:paraId="448FDB2E" w14:textId="60B5623C" w:rsidTr="00233746">
        <w:trPr>
          <w:trHeight w:val="371"/>
        </w:trPr>
        <w:tc>
          <w:tcPr>
            <w:cnfStyle w:val="001000000000" w:firstRow="0" w:lastRow="0" w:firstColumn="1" w:lastColumn="0" w:oddVBand="0" w:evenVBand="0" w:oddHBand="0" w:evenHBand="0" w:firstRowFirstColumn="0" w:firstRowLastColumn="0" w:lastRowFirstColumn="0" w:lastRowLastColumn="0"/>
            <w:tcW w:w="2547" w:type="dxa"/>
            <w:vMerge/>
          </w:tcPr>
          <w:p w14:paraId="1D68AC35" w14:textId="77777777" w:rsidR="000E10BA" w:rsidRPr="00E30A48" w:rsidRDefault="000E10BA" w:rsidP="00E30A48">
            <w:pPr>
              <w:pStyle w:val="Ingenmellomrom"/>
              <w:rPr>
                <w:i/>
                <w:iCs/>
                <w:color w:val="000000" w:themeColor="text1"/>
              </w:rPr>
            </w:pPr>
          </w:p>
        </w:tc>
        <w:tc>
          <w:tcPr>
            <w:tcW w:w="1843" w:type="dxa"/>
          </w:tcPr>
          <w:p w14:paraId="53A3364F" w14:textId="0DF6FF11" w:rsidR="000E10BA" w:rsidRPr="00E30A48" w:rsidRDefault="000E10BA" w:rsidP="00E30A48">
            <w:pPr>
              <w:pStyle w:val="Ingenmellomrom"/>
              <w:jc w:val="center"/>
              <w:cnfStyle w:val="000000000000" w:firstRow="0" w:lastRow="0" w:firstColumn="0" w:lastColumn="0" w:oddVBand="0" w:evenVBand="0" w:oddHBand="0" w:evenHBand="0" w:firstRowFirstColumn="0" w:firstRowLastColumn="0" w:lastRowFirstColumn="0" w:lastRowLastColumn="0"/>
              <w:rPr>
                <w:i/>
                <w:iCs/>
                <w:color w:val="000000" w:themeColor="text1"/>
              </w:rPr>
            </w:pPr>
            <w:r w:rsidRPr="00E30A48">
              <w:rPr>
                <w:i/>
                <w:iCs/>
                <w:color w:val="000000" w:themeColor="text1"/>
              </w:rPr>
              <w:t xml:space="preserve">Blandet </w:t>
            </w:r>
            <w:r w:rsidR="00525EE9">
              <w:rPr>
                <w:i/>
                <w:iCs/>
                <w:color w:val="000000" w:themeColor="text1"/>
              </w:rPr>
              <w:t>vindus</w:t>
            </w:r>
            <w:r w:rsidRPr="00E30A48">
              <w:rPr>
                <w:i/>
                <w:iCs/>
                <w:color w:val="000000" w:themeColor="text1"/>
              </w:rPr>
              <w:t>glass</w:t>
            </w:r>
          </w:p>
        </w:tc>
        <w:tc>
          <w:tcPr>
            <w:tcW w:w="1533" w:type="dxa"/>
          </w:tcPr>
          <w:p w14:paraId="5DEA31A6" w14:textId="1D9EF1A9" w:rsidR="000E10BA" w:rsidRPr="00E30A48" w:rsidRDefault="000E10BA" w:rsidP="00E30A48">
            <w:pPr>
              <w:pStyle w:val="Ingenmellomrom"/>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E30A48">
              <w:rPr>
                <w:color w:val="000000" w:themeColor="text1"/>
              </w:rPr>
              <w:t>195</w:t>
            </w:r>
          </w:p>
        </w:tc>
        <w:tc>
          <w:tcPr>
            <w:tcW w:w="1160" w:type="dxa"/>
          </w:tcPr>
          <w:p w14:paraId="7C7F8EA2" w14:textId="2E0881AF" w:rsidR="000E10BA" w:rsidRPr="00E30A48" w:rsidRDefault="00122E99" w:rsidP="00E30A48">
            <w:pPr>
              <w:pStyle w:val="Ingenmellomrom"/>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E30A48">
              <w:rPr>
                <w:color w:val="000000" w:themeColor="text1"/>
              </w:rPr>
              <w:t>164</w:t>
            </w:r>
          </w:p>
        </w:tc>
      </w:tr>
      <w:tr w:rsidR="000E10BA" w:rsidRPr="00FA1DDD" w14:paraId="40D72195" w14:textId="41D097F3" w:rsidTr="00233746">
        <w:trPr>
          <w:cnfStyle w:val="000000100000" w:firstRow="0" w:lastRow="0" w:firstColumn="0" w:lastColumn="0" w:oddVBand="0" w:evenVBand="0" w:oddHBand="1"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2547" w:type="dxa"/>
          </w:tcPr>
          <w:p w14:paraId="00311BC7" w14:textId="65D6ABEE" w:rsidR="000E10BA" w:rsidRPr="00E30A48" w:rsidRDefault="000E10BA" w:rsidP="00E30A48">
            <w:pPr>
              <w:pStyle w:val="Ingenmellomrom"/>
              <w:rPr>
                <w:i/>
                <w:iCs/>
                <w:color w:val="000000" w:themeColor="text1"/>
              </w:rPr>
            </w:pPr>
            <w:r w:rsidRPr="00E30A48">
              <w:rPr>
                <w:i/>
                <w:iCs/>
                <w:color w:val="000000" w:themeColor="text1"/>
              </w:rPr>
              <w:t>Totalt (</w:t>
            </w:r>
            <w:r w:rsidR="00D944E9" w:rsidRPr="00E30A48">
              <w:rPr>
                <w:i/>
                <w:iCs/>
                <w:color w:val="000000" w:themeColor="text1"/>
              </w:rPr>
              <w:t>Tonn</w:t>
            </w:r>
            <w:r w:rsidRPr="00E30A48">
              <w:rPr>
                <w:i/>
                <w:iCs/>
                <w:color w:val="000000" w:themeColor="text1"/>
              </w:rPr>
              <w:t>)</w:t>
            </w:r>
          </w:p>
        </w:tc>
        <w:tc>
          <w:tcPr>
            <w:tcW w:w="1843" w:type="dxa"/>
          </w:tcPr>
          <w:p w14:paraId="2746D83A" w14:textId="77777777" w:rsidR="000E10BA" w:rsidRPr="00E30A48" w:rsidRDefault="000E10BA" w:rsidP="00E30A48">
            <w:pPr>
              <w:pStyle w:val="Ingenmellomrom"/>
              <w:cnfStyle w:val="000000100000" w:firstRow="0" w:lastRow="0" w:firstColumn="0" w:lastColumn="0" w:oddVBand="0" w:evenVBand="0" w:oddHBand="1" w:evenHBand="0" w:firstRowFirstColumn="0" w:firstRowLastColumn="0" w:lastRowFirstColumn="0" w:lastRowLastColumn="0"/>
              <w:rPr>
                <w:color w:val="000000" w:themeColor="text1"/>
              </w:rPr>
            </w:pPr>
          </w:p>
        </w:tc>
        <w:tc>
          <w:tcPr>
            <w:tcW w:w="1533" w:type="dxa"/>
          </w:tcPr>
          <w:p w14:paraId="11EA0AA1" w14:textId="23AF55C8" w:rsidR="000E10BA" w:rsidRPr="00E30A48" w:rsidRDefault="00D944E9" w:rsidP="00E30A48">
            <w:pPr>
              <w:pStyle w:val="Ingenmellomrom"/>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E30A48">
              <w:rPr>
                <w:color w:val="000000" w:themeColor="text1"/>
              </w:rPr>
              <w:t>476</w:t>
            </w:r>
          </w:p>
        </w:tc>
        <w:tc>
          <w:tcPr>
            <w:tcW w:w="1160" w:type="dxa"/>
          </w:tcPr>
          <w:p w14:paraId="5AA68207" w14:textId="249B381C" w:rsidR="00135A79" w:rsidRPr="00E30A48" w:rsidRDefault="00135A79" w:rsidP="00E30A48">
            <w:pPr>
              <w:pStyle w:val="Ingenmellomrom"/>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E30A48">
              <w:rPr>
                <w:color w:val="000000" w:themeColor="text1"/>
              </w:rPr>
              <w:t>387</w:t>
            </w:r>
          </w:p>
        </w:tc>
      </w:tr>
    </w:tbl>
    <w:p w14:paraId="7B93ED48" w14:textId="5DF22B1E" w:rsidR="00910FB9" w:rsidRDefault="00896A64" w:rsidP="00BF7B39">
      <w:r>
        <w:rPr>
          <w:noProof/>
        </w:rPr>
        <w:lastRenderedPageBreak/>
        <w:drawing>
          <wp:anchor distT="0" distB="0" distL="114300" distR="114300" simplePos="0" relativeHeight="251658245" behindDoc="0" locked="0" layoutInCell="1" allowOverlap="1" wp14:anchorId="7D9302FE" wp14:editId="7899A2FE">
            <wp:simplePos x="0" y="0"/>
            <wp:positionH relativeFrom="margin">
              <wp:posOffset>162560</wp:posOffset>
            </wp:positionH>
            <wp:positionV relativeFrom="margin">
              <wp:posOffset>95885</wp:posOffset>
            </wp:positionV>
            <wp:extent cx="5143500" cy="2400300"/>
            <wp:effectExtent l="0" t="0" r="0" b="0"/>
            <wp:wrapSquare wrapText="bothSides"/>
            <wp:docPr id="1468135007" name="Diagram 1">
              <a:extLst xmlns:a="http://schemas.openxmlformats.org/drawingml/2006/main">
                <a:ext uri="{FF2B5EF4-FFF2-40B4-BE49-F238E27FC236}">
                  <a16:creationId xmlns:a16="http://schemas.microsoft.com/office/drawing/2014/main" id="{9BC60C2B-D3A1-51FE-998F-BFDAA0B9D3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p>
    <w:p w14:paraId="236178A3" w14:textId="0F6995A2" w:rsidR="008D5869" w:rsidRDefault="008D5869" w:rsidP="00BF7B39"/>
    <w:p w14:paraId="32D95F25" w14:textId="6712A017" w:rsidR="008D5869" w:rsidRDefault="008D5869" w:rsidP="00BF7B39"/>
    <w:p w14:paraId="769B9D54" w14:textId="77777777" w:rsidR="00D31BC6" w:rsidRDefault="00D31BC6" w:rsidP="00BF7B39"/>
    <w:p w14:paraId="64341A02" w14:textId="0C85C59E" w:rsidR="00D31BC6" w:rsidRDefault="00D31BC6" w:rsidP="00BF7B39"/>
    <w:p w14:paraId="6EAA4D32" w14:textId="4BA199ED" w:rsidR="00D31BC6" w:rsidRDefault="00D31BC6" w:rsidP="00BF7B39"/>
    <w:p w14:paraId="0C6E92BB" w14:textId="7138F1FB" w:rsidR="00D31BC6" w:rsidRDefault="004C42ED" w:rsidP="00BF7B39">
      <w:r>
        <w:rPr>
          <w:noProof/>
        </w:rPr>
        <mc:AlternateContent>
          <mc:Choice Requires="wps">
            <w:drawing>
              <wp:anchor distT="0" distB="0" distL="114300" distR="114300" simplePos="0" relativeHeight="251658247" behindDoc="0" locked="0" layoutInCell="1" allowOverlap="1" wp14:anchorId="6564ECC1" wp14:editId="0E31441C">
                <wp:simplePos x="0" y="0"/>
                <wp:positionH relativeFrom="margin">
                  <wp:posOffset>114935</wp:posOffset>
                </wp:positionH>
                <wp:positionV relativeFrom="paragraph">
                  <wp:posOffset>274955</wp:posOffset>
                </wp:positionV>
                <wp:extent cx="5644515" cy="387350"/>
                <wp:effectExtent l="0" t="0" r="0" b="0"/>
                <wp:wrapSquare wrapText="bothSides"/>
                <wp:docPr id="1415747671" name="Tekstboks 1"/>
                <wp:cNvGraphicFramePr/>
                <a:graphic xmlns:a="http://schemas.openxmlformats.org/drawingml/2006/main">
                  <a:graphicData uri="http://schemas.microsoft.com/office/word/2010/wordprocessingShape">
                    <wps:wsp>
                      <wps:cNvSpPr txBox="1"/>
                      <wps:spPr>
                        <a:xfrm>
                          <a:off x="0" y="0"/>
                          <a:ext cx="5644515" cy="387350"/>
                        </a:xfrm>
                        <a:prstGeom prst="rect">
                          <a:avLst/>
                        </a:prstGeom>
                        <a:solidFill>
                          <a:prstClr val="white"/>
                        </a:solidFill>
                        <a:ln>
                          <a:noFill/>
                        </a:ln>
                      </wps:spPr>
                      <wps:txbx>
                        <w:txbxContent>
                          <w:p w14:paraId="32B290B2" w14:textId="2A94A530" w:rsidR="00F90206" w:rsidRPr="005576D0" w:rsidRDefault="00F90206" w:rsidP="00F90206">
                            <w:pPr>
                              <w:pStyle w:val="Bildetekst"/>
                              <w:rPr>
                                <w:rFonts w:eastAsiaTheme="minorHAnsi"/>
                                <w:szCs w:val="16"/>
                                <w:lang w:eastAsia="en-US"/>
                              </w:rPr>
                            </w:pPr>
                            <w:r w:rsidRPr="005576D0">
                              <w:rPr>
                                <w:szCs w:val="16"/>
                              </w:rPr>
                              <w:t xml:space="preserve">Figur </w:t>
                            </w:r>
                            <w:r w:rsidR="00FF01D6" w:rsidRPr="005576D0">
                              <w:rPr>
                                <w:szCs w:val="16"/>
                              </w:rPr>
                              <w:t>1</w:t>
                            </w:r>
                            <w:r w:rsidRPr="005576D0">
                              <w:rPr>
                                <w:szCs w:val="16"/>
                              </w:rPr>
                              <w:t xml:space="preserve"> - Mengder 7158 per anlegg per måned i 2024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64ECC1" id="Tekstboks 1" o:spid="_x0000_s1027" type="#_x0000_t202" style="position:absolute;margin-left:9.05pt;margin-top:21.65pt;width:444.45pt;height:30.5pt;z-index:251658247;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" stroked="f">
                <v:textbox inset="0,0,0,0">
                  <w:txbxContent>
                    <w:p w14:paraId="32B290B2" w14:textId="2A94A530" w:rsidR="00F90206" w:rsidRPr="005576D0" w:rsidRDefault="00F90206" w:rsidP="00F90206">
                      <w:pPr>
                        <w:pStyle w:val="Bildetekst"/>
                        <w:rPr>
                          <w:rFonts w:eastAsiaTheme="minorHAnsi"/>
                          <w:szCs w:val="16"/>
                          <w:lang w:eastAsia="en-US"/>
                        </w:rPr>
                      </w:pPr>
                      <w:r w:rsidRPr="005576D0">
                        <w:rPr>
                          <w:szCs w:val="16"/>
                        </w:rPr>
                        <w:t xml:space="preserve">Figur </w:t>
                      </w:r>
                      <w:r w:rsidR="00FF01D6" w:rsidRPr="005576D0">
                        <w:rPr>
                          <w:szCs w:val="16"/>
                        </w:rPr>
                        <w:t>1</w:t>
                      </w:r>
                      <w:r w:rsidRPr="005576D0">
                        <w:rPr>
                          <w:szCs w:val="16"/>
                        </w:rPr>
                        <w:t xml:space="preserve"> - Mengder 7158 per anlegg per måned i 2024</w:t>
                      </w:r>
                    </w:p>
                  </w:txbxContent>
                </v:textbox>
                <w10:wrap type="square" anchorx="margin"/>
              </v:shape>
            </w:pict>
          </mc:Fallback>
        </mc:AlternateContent>
      </w:r>
    </w:p>
    <w:p w14:paraId="5820777F" w14:textId="1DD9A6F5" w:rsidR="00D31BC6" w:rsidRDefault="00896A64" w:rsidP="00BF7B39">
      <w:r>
        <w:rPr>
          <w:noProof/>
        </w:rPr>
        <w:drawing>
          <wp:anchor distT="0" distB="0" distL="114300" distR="114300" simplePos="0" relativeHeight="251658244" behindDoc="0" locked="0" layoutInCell="1" allowOverlap="1" wp14:anchorId="2F8820EE" wp14:editId="0D66E569">
            <wp:simplePos x="0" y="0"/>
            <wp:positionH relativeFrom="margin">
              <wp:posOffset>105410</wp:posOffset>
            </wp:positionH>
            <wp:positionV relativeFrom="margin">
              <wp:posOffset>2943860</wp:posOffset>
            </wp:positionV>
            <wp:extent cx="5248275" cy="2400300"/>
            <wp:effectExtent l="0" t="0" r="9525" b="0"/>
            <wp:wrapSquare wrapText="bothSides"/>
            <wp:docPr id="98863183" name="Diagram 2">
              <a:extLst xmlns:a="http://schemas.openxmlformats.org/drawingml/2006/main">
                <a:ext uri="{FF2B5EF4-FFF2-40B4-BE49-F238E27FC236}">
                  <a16:creationId xmlns:a16="http://schemas.microsoft.com/office/drawing/2014/main" id="{770ECDED-6C45-4341-8409-1EC215CD9C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14:paraId="2315598A" w14:textId="41537799" w:rsidR="00D31BC6" w:rsidRDefault="00D31BC6" w:rsidP="00BF7B39"/>
    <w:p w14:paraId="212AC473" w14:textId="4DA26B72" w:rsidR="00D31BC6" w:rsidRDefault="00D31BC6" w:rsidP="00BF7B39"/>
    <w:p w14:paraId="40537F4D" w14:textId="1BDC8234" w:rsidR="00D31BC6" w:rsidRDefault="00D31BC6" w:rsidP="00BF7B39"/>
    <w:p w14:paraId="7A1FAA48" w14:textId="57FD31C1" w:rsidR="00D31BC6" w:rsidRDefault="00D31BC6" w:rsidP="00BF7B39"/>
    <w:p w14:paraId="1108BA8D" w14:textId="7360F075" w:rsidR="00D31BC6" w:rsidRDefault="00D31BC6" w:rsidP="00BF7B39"/>
    <w:p w14:paraId="16FB25D3" w14:textId="71FE0E33" w:rsidR="00D31BC6" w:rsidRDefault="004C42ED" w:rsidP="00BF7B39">
      <w:r>
        <w:rPr>
          <w:noProof/>
        </w:rPr>
        <mc:AlternateContent>
          <mc:Choice Requires="wps">
            <w:drawing>
              <wp:anchor distT="0" distB="0" distL="114300" distR="114300" simplePos="0" relativeHeight="251658248" behindDoc="1" locked="0" layoutInCell="1" allowOverlap="1" wp14:anchorId="1068CA55" wp14:editId="05426483">
                <wp:simplePos x="0" y="0"/>
                <wp:positionH relativeFrom="margin">
                  <wp:align>right</wp:align>
                </wp:positionH>
                <wp:positionV relativeFrom="paragraph">
                  <wp:posOffset>131445</wp:posOffset>
                </wp:positionV>
                <wp:extent cx="5647690" cy="635"/>
                <wp:effectExtent l="0" t="0" r="0" b="0"/>
                <wp:wrapNone/>
                <wp:docPr id="1254459374" name="Tekstboks 1"/>
                <wp:cNvGraphicFramePr/>
                <a:graphic xmlns:a="http://schemas.openxmlformats.org/drawingml/2006/main">
                  <a:graphicData uri="http://schemas.microsoft.com/office/word/2010/wordprocessingShape">
                    <wps:wsp>
                      <wps:cNvSpPr txBox="1"/>
                      <wps:spPr>
                        <a:xfrm>
                          <a:off x="0" y="0"/>
                          <a:ext cx="5647690" cy="635"/>
                        </a:xfrm>
                        <a:prstGeom prst="rect">
                          <a:avLst/>
                        </a:prstGeom>
                        <a:solidFill>
                          <a:prstClr val="white"/>
                        </a:solidFill>
                        <a:ln>
                          <a:noFill/>
                        </a:ln>
                      </wps:spPr>
                      <wps:txbx>
                        <w:txbxContent>
                          <w:p w14:paraId="1BE47ED3" w14:textId="609DD237" w:rsidR="00F90206" w:rsidRPr="005576D0" w:rsidRDefault="00F90206" w:rsidP="00F90206">
                            <w:pPr>
                              <w:pStyle w:val="Bildetekst"/>
                              <w:rPr>
                                <w:rFonts w:eastAsiaTheme="minorHAnsi"/>
                                <w:szCs w:val="16"/>
                                <w:lang w:eastAsia="en-US"/>
                              </w:rPr>
                            </w:pPr>
                            <w:r w:rsidRPr="005576D0">
                              <w:rPr>
                                <w:szCs w:val="16"/>
                              </w:rPr>
                              <w:t xml:space="preserve">Figur </w:t>
                            </w:r>
                            <w:r w:rsidR="00FF01D6" w:rsidRPr="005576D0">
                              <w:rPr>
                                <w:szCs w:val="16"/>
                              </w:rPr>
                              <w:t>2</w:t>
                            </w:r>
                            <w:r w:rsidRPr="005576D0">
                              <w:rPr>
                                <w:szCs w:val="16"/>
                              </w:rPr>
                              <w:t xml:space="preserve"> </w:t>
                            </w:r>
                            <w:r w:rsidR="003D6645" w:rsidRPr="005576D0">
                              <w:rPr>
                                <w:szCs w:val="16"/>
                              </w:rPr>
                              <w:t>- Mengder</w:t>
                            </w:r>
                            <w:r w:rsidRPr="005576D0">
                              <w:rPr>
                                <w:szCs w:val="16"/>
                              </w:rPr>
                              <w:t xml:space="preserve"> 7158 per anlegg per måned i 2025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068CA55" id="_x0000_s1028" type="#_x0000_t202" style="position:absolute;margin-left:393.5pt;margin-top:10.35pt;width:444.7pt;height:.05pt;z-index:-25165823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" stroked="f">
                <v:textbox style="mso-fit-shape-to-text:t" inset="0,0,0,0">
                  <w:txbxContent>
                    <w:p w14:paraId="1BE47ED3" w14:textId="609DD237" w:rsidR="00F90206" w:rsidRPr="005576D0" w:rsidRDefault="00F90206" w:rsidP="00F90206">
                      <w:pPr>
                        <w:pStyle w:val="Bildetekst"/>
                        <w:rPr>
                          <w:rFonts w:eastAsiaTheme="minorHAnsi"/>
                          <w:szCs w:val="16"/>
                          <w:lang w:eastAsia="en-US"/>
                        </w:rPr>
                      </w:pPr>
                      <w:r w:rsidRPr="005576D0">
                        <w:rPr>
                          <w:szCs w:val="16"/>
                        </w:rPr>
                        <w:t xml:space="preserve">Figur </w:t>
                      </w:r>
                      <w:r w:rsidR="00FF01D6" w:rsidRPr="005576D0">
                        <w:rPr>
                          <w:szCs w:val="16"/>
                        </w:rPr>
                        <w:t>2</w:t>
                      </w:r>
                      <w:r w:rsidRPr="005576D0">
                        <w:rPr>
                          <w:szCs w:val="16"/>
                        </w:rPr>
                        <w:t xml:space="preserve"> </w:t>
                      </w:r>
                      <w:r w:rsidR="003D6645" w:rsidRPr="005576D0">
                        <w:rPr>
                          <w:szCs w:val="16"/>
                        </w:rPr>
                        <w:t>- Mengder</w:t>
                      </w:r>
                      <w:r w:rsidRPr="005576D0">
                        <w:rPr>
                          <w:szCs w:val="16"/>
                        </w:rPr>
                        <w:t xml:space="preserve"> 7158 per anlegg per måned i 2025</w:t>
                      </w:r>
                    </w:p>
                  </w:txbxContent>
                </v:textbox>
                <w10:wrap anchorx="margin"/>
              </v:shape>
            </w:pict>
          </mc:Fallback>
        </mc:AlternateContent>
      </w:r>
    </w:p>
    <w:p w14:paraId="22F1CB75" w14:textId="7552B841" w:rsidR="00D31BC6" w:rsidRDefault="00D31BC6" w:rsidP="00BF7B39"/>
    <w:p w14:paraId="5E222D41" w14:textId="045EA2AE" w:rsidR="00D31BC6" w:rsidRDefault="00896A64" w:rsidP="00BF7B39">
      <w:r>
        <w:rPr>
          <w:noProof/>
        </w:rPr>
        <w:drawing>
          <wp:anchor distT="0" distB="0" distL="114300" distR="114300" simplePos="0" relativeHeight="251658258" behindDoc="0" locked="0" layoutInCell="1" allowOverlap="1" wp14:anchorId="5C85358F" wp14:editId="36386CBA">
            <wp:simplePos x="0" y="0"/>
            <wp:positionH relativeFrom="margin">
              <wp:posOffset>181610</wp:posOffset>
            </wp:positionH>
            <wp:positionV relativeFrom="margin">
              <wp:posOffset>5895975</wp:posOffset>
            </wp:positionV>
            <wp:extent cx="5213350" cy="2691765"/>
            <wp:effectExtent l="0" t="0" r="6350" b="13335"/>
            <wp:wrapSquare wrapText="bothSides"/>
            <wp:docPr id="829198253" name="Diagram 1">
              <a:extLst xmlns:a="http://schemas.openxmlformats.org/drawingml/2006/main">
                <a:ext uri="{FF2B5EF4-FFF2-40B4-BE49-F238E27FC236}">
                  <a16:creationId xmlns:a16="http://schemas.microsoft.com/office/drawing/2014/main" id="{8876CC04-9DF8-437C-8EF0-82BE042A19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14:paraId="04863B69" w14:textId="538CC700" w:rsidR="00D31BC6" w:rsidRDefault="00D31BC6" w:rsidP="00BF7B39"/>
    <w:p w14:paraId="58EEEB0B" w14:textId="7778CA15" w:rsidR="00D31BC6" w:rsidRDefault="00D31BC6" w:rsidP="00BF7B39"/>
    <w:p w14:paraId="2634BD51" w14:textId="0B4EB2E6" w:rsidR="00D31BC6" w:rsidRDefault="00D31BC6" w:rsidP="00BF7B39"/>
    <w:p w14:paraId="16F89AED" w14:textId="1DA631FF" w:rsidR="00D31BC6" w:rsidRDefault="00D31BC6" w:rsidP="00BF7B39"/>
    <w:p w14:paraId="1E998838" w14:textId="637A5466" w:rsidR="00D31BC6" w:rsidRDefault="00D31BC6" w:rsidP="00BF7B39"/>
    <w:p w14:paraId="6FFED5BC" w14:textId="01738F00" w:rsidR="00D31BC6" w:rsidRDefault="003B30A5" w:rsidP="00BF7B39">
      <w:r>
        <w:rPr>
          <w:noProof/>
        </w:rPr>
        <mc:AlternateContent>
          <mc:Choice Requires="wps">
            <w:drawing>
              <wp:anchor distT="0" distB="0" distL="114300" distR="114300" simplePos="0" relativeHeight="251658249" behindDoc="0" locked="0" layoutInCell="1" allowOverlap="1" wp14:anchorId="3C987679" wp14:editId="0783A3CD">
                <wp:simplePos x="0" y="0"/>
                <wp:positionH relativeFrom="margin">
                  <wp:align>right</wp:align>
                </wp:positionH>
                <wp:positionV relativeFrom="paragraph">
                  <wp:posOffset>425450</wp:posOffset>
                </wp:positionV>
                <wp:extent cx="5651500" cy="405130"/>
                <wp:effectExtent l="0" t="0" r="6350" b="0"/>
                <wp:wrapSquare wrapText="bothSides"/>
                <wp:docPr id="805334139" name="Tekstboks 1"/>
                <wp:cNvGraphicFramePr/>
                <a:graphic xmlns:a="http://schemas.openxmlformats.org/drawingml/2006/main">
                  <a:graphicData uri="http://schemas.microsoft.com/office/word/2010/wordprocessingShape">
                    <wps:wsp>
                      <wps:cNvSpPr txBox="1"/>
                      <wps:spPr>
                        <a:xfrm>
                          <a:off x="0" y="0"/>
                          <a:ext cx="5651500" cy="405130"/>
                        </a:xfrm>
                        <a:prstGeom prst="rect">
                          <a:avLst/>
                        </a:prstGeom>
                        <a:solidFill>
                          <a:prstClr val="white"/>
                        </a:solidFill>
                        <a:ln>
                          <a:noFill/>
                        </a:ln>
                      </wps:spPr>
                      <wps:txbx>
                        <w:txbxContent>
                          <w:p w14:paraId="0E127213" w14:textId="796A3395" w:rsidR="00462BF2" w:rsidRPr="005576D0" w:rsidRDefault="00462BF2" w:rsidP="00462BF2">
                            <w:pPr>
                              <w:pStyle w:val="Bildetekst"/>
                              <w:rPr>
                                <w:rFonts w:eastAsiaTheme="minorHAnsi"/>
                                <w:noProof/>
                                <w:szCs w:val="16"/>
                                <w:lang w:eastAsia="en-US"/>
                              </w:rPr>
                            </w:pPr>
                            <w:r w:rsidRPr="005576D0">
                              <w:rPr>
                                <w:szCs w:val="16"/>
                              </w:rPr>
                              <w:t xml:space="preserve">Figur </w:t>
                            </w:r>
                            <w:r w:rsidR="00FF01D6" w:rsidRPr="005576D0">
                              <w:rPr>
                                <w:szCs w:val="16"/>
                              </w:rPr>
                              <w:t>3</w:t>
                            </w:r>
                            <w:r w:rsidRPr="005576D0">
                              <w:rPr>
                                <w:szCs w:val="16"/>
                              </w:rPr>
                              <w:t xml:space="preserve"> - Mengder blandet vindusglass per anlegg per måned i 2024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C987679" id="_x0000_s1029" type="#_x0000_t202" style="position:absolute;margin-left:393.8pt;margin-top:33.5pt;width:445pt;height:31.9pt;z-index:251658249;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" stroked="f">
                <v:textbox inset="0,0,0,0">
                  <w:txbxContent>
                    <w:p w14:paraId="0E127213" w14:textId="796A3395" w:rsidR="00462BF2" w:rsidRPr="005576D0" w:rsidRDefault="00462BF2" w:rsidP="00462BF2">
                      <w:pPr>
                        <w:pStyle w:val="Bildetekst"/>
                        <w:rPr>
                          <w:rFonts w:eastAsiaTheme="minorHAnsi"/>
                          <w:noProof/>
                          <w:szCs w:val="16"/>
                          <w:lang w:eastAsia="en-US"/>
                        </w:rPr>
                      </w:pPr>
                      <w:r w:rsidRPr="005576D0">
                        <w:rPr>
                          <w:szCs w:val="16"/>
                        </w:rPr>
                        <w:t xml:space="preserve">Figur </w:t>
                      </w:r>
                      <w:r w:rsidR="00FF01D6" w:rsidRPr="005576D0">
                        <w:rPr>
                          <w:szCs w:val="16"/>
                        </w:rPr>
                        <w:t>3</w:t>
                      </w:r>
                      <w:r w:rsidRPr="005576D0">
                        <w:rPr>
                          <w:szCs w:val="16"/>
                        </w:rPr>
                        <w:t xml:space="preserve"> - Mengder blandet vindusglass per anlegg per måned i 2024</w:t>
                      </w:r>
                    </w:p>
                  </w:txbxContent>
                </v:textbox>
                <w10:wrap type="square" anchorx="margin"/>
              </v:shape>
            </w:pict>
          </mc:Fallback>
        </mc:AlternateContent>
      </w:r>
    </w:p>
    <w:p w14:paraId="47EA1770" w14:textId="6297D333" w:rsidR="004C42ED" w:rsidRDefault="00896A64" w:rsidP="00BF7B39">
      <w:r>
        <w:rPr>
          <w:noProof/>
        </w:rPr>
        <w:lastRenderedPageBreak/>
        <w:drawing>
          <wp:anchor distT="0" distB="0" distL="114300" distR="114300" simplePos="0" relativeHeight="251658246" behindDoc="0" locked="0" layoutInCell="1" allowOverlap="1" wp14:anchorId="727CF640" wp14:editId="647CD469">
            <wp:simplePos x="0" y="0"/>
            <wp:positionH relativeFrom="margin">
              <wp:posOffset>5715</wp:posOffset>
            </wp:positionH>
            <wp:positionV relativeFrom="margin">
              <wp:posOffset>32385</wp:posOffset>
            </wp:positionV>
            <wp:extent cx="4991100" cy="2486025"/>
            <wp:effectExtent l="0" t="0" r="0" b="9525"/>
            <wp:wrapSquare wrapText="bothSides"/>
            <wp:docPr id="1874240944" name="Diagram 2">
              <a:extLst xmlns:a="http://schemas.openxmlformats.org/drawingml/2006/main">
                <a:ext uri="{FF2B5EF4-FFF2-40B4-BE49-F238E27FC236}">
                  <a16:creationId xmlns:a16="http://schemas.microsoft.com/office/drawing/2014/main" id="{FCE42C58-40BE-47C5-B4CC-C3C1F86EC4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p w14:paraId="25A40B31" w14:textId="77777777" w:rsidR="004C42ED" w:rsidRDefault="004C42ED" w:rsidP="00BF7B39"/>
    <w:p w14:paraId="4E9BC189" w14:textId="239AAD6C" w:rsidR="004C42ED" w:rsidRDefault="004C42ED" w:rsidP="00BF7B39"/>
    <w:p w14:paraId="208E8B8B" w14:textId="77777777" w:rsidR="004C42ED" w:rsidRDefault="004C42ED" w:rsidP="00BF7B39"/>
    <w:p w14:paraId="73FC98B8" w14:textId="77777777" w:rsidR="004C42ED" w:rsidRDefault="004C42ED" w:rsidP="00BF7B39"/>
    <w:p w14:paraId="718B9B50" w14:textId="05389007" w:rsidR="004C42ED" w:rsidRDefault="004C42ED" w:rsidP="00BF7B39"/>
    <w:p w14:paraId="02356786" w14:textId="3340B195" w:rsidR="004C42ED" w:rsidRDefault="000903B1" w:rsidP="00BF7B39">
      <w:r>
        <w:rPr>
          <w:noProof/>
        </w:rPr>
        <mc:AlternateContent>
          <mc:Choice Requires="wps">
            <w:drawing>
              <wp:anchor distT="0" distB="0" distL="114300" distR="114300" simplePos="0" relativeHeight="251658250" behindDoc="0" locked="0" layoutInCell="1" allowOverlap="1" wp14:anchorId="72BAC3D1" wp14:editId="53E97C04">
                <wp:simplePos x="0" y="0"/>
                <wp:positionH relativeFrom="margin">
                  <wp:align>left</wp:align>
                </wp:positionH>
                <wp:positionV relativeFrom="paragraph">
                  <wp:posOffset>286385</wp:posOffset>
                </wp:positionV>
                <wp:extent cx="5648960" cy="635"/>
                <wp:effectExtent l="0" t="0" r="8890" b="0"/>
                <wp:wrapSquare wrapText="bothSides"/>
                <wp:docPr id="937102631" name="Tekstboks 1"/>
                <wp:cNvGraphicFramePr/>
                <a:graphic xmlns:a="http://schemas.openxmlformats.org/drawingml/2006/main">
                  <a:graphicData uri="http://schemas.microsoft.com/office/word/2010/wordprocessingShape">
                    <wps:wsp>
                      <wps:cNvSpPr txBox="1"/>
                      <wps:spPr>
                        <a:xfrm>
                          <a:off x="0" y="0"/>
                          <a:ext cx="5648960" cy="635"/>
                        </a:xfrm>
                        <a:prstGeom prst="rect">
                          <a:avLst/>
                        </a:prstGeom>
                        <a:solidFill>
                          <a:prstClr val="white"/>
                        </a:solidFill>
                        <a:ln>
                          <a:noFill/>
                        </a:ln>
                      </wps:spPr>
                      <wps:txbx>
                        <w:txbxContent>
                          <w:p w14:paraId="34E8721A" w14:textId="3A0E26C0" w:rsidR="006134A4" w:rsidRPr="005576D0" w:rsidRDefault="006134A4" w:rsidP="007627B5">
                            <w:pPr>
                              <w:pStyle w:val="Bildetekst"/>
                              <w:rPr>
                                <w:rFonts w:eastAsiaTheme="minorHAnsi"/>
                                <w:noProof/>
                                <w:szCs w:val="16"/>
                                <w:lang w:eastAsia="en-US"/>
                              </w:rPr>
                            </w:pPr>
                            <w:r w:rsidRPr="005576D0">
                              <w:rPr>
                                <w:szCs w:val="16"/>
                              </w:rPr>
                              <w:t xml:space="preserve">Figur </w:t>
                            </w:r>
                            <w:r w:rsidR="00FF01D6" w:rsidRPr="005576D0">
                              <w:rPr>
                                <w:szCs w:val="16"/>
                              </w:rPr>
                              <w:t>4</w:t>
                            </w:r>
                            <w:r w:rsidRPr="005576D0">
                              <w:rPr>
                                <w:szCs w:val="16"/>
                              </w:rPr>
                              <w:t xml:space="preserve"> </w:t>
                            </w:r>
                            <w:r w:rsidR="00340541" w:rsidRPr="005576D0">
                              <w:rPr>
                                <w:szCs w:val="16"/>
                              </w:rPr>
                              <w:t>- Mengder</w:t>
                            </w:r>
                            <w:r w:rsidRPr="005576D0">
                              <w:rPr>
                                <w:szCs w:val="16"/>
                              </w:rPr>
                              <w:t xml:space="preserve"> blandet vindusglass per anlegg per måned i 2025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72BAC3D1" id="_x0000_s1030" type="#_x0000_t202" style="position:absolute;margin-left:0;margin-top:22.55pt;width:444.8pt;height:.05pt;z-index:25165825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" stroked="f">
                <v:textbox style="mso-fit-shape-to-text:t" inset="0,0,0,0">
                  <w:txbxContent>
                    <w:p w14:paraId="34E8721A" w14:textId="3A0E26C0" w:rsidR="006134A4" w:rsidRPr="005576D0" w:rsidRDefault="006134A4" w:rsidP="007627B5">
                      <w:pPr>
                        <w:pStyle w:val="Bildetekst"/>
                        <w:rPr>
                          <w:rFonts w:eastAsiaTheme="minorHAnsi"/>
                          <w:noProof/>
                          <w:szCs w:val="16"/>
                          <w:lang w:eastAsia="en-US"/>
                        </w:rPr>
                      </w:pPr>
                      <w:r w:rsidRPr="005576D0">
                        <w:rPr>
                          <w:szCs w:val="16"/>
                        </w:rPr>
                        <w:t xml:space="preserve">Figur </w:t>
                      </w:r>
                      <w:r w:rsidR="00FF01D6" w:rsidRPr="005576D0">
                        <w:rPr>
                          <w:szCs w:val="16"/>
                        </w:rPr>
                        <w:t>4</w:t>
                      </w:r>
                      <w:r w:rsidRPr="005576D0">
                        <w:rPr>
                          <w:szCs w:val="16"/>
                        </w:rPr>
                        <w:t xml:space="preserve"> </w:t>
                      </w:r>
                      <w:r w:rsidR="00340541" w:rsidRPr="005576D0">
                        <w:rPr>
                          <w:szCs w:val="16"/>
                        </w:rPr>
                        <w:t>- Mengder</w:t>
                      </w:r>
                      <w:r w:rsidRPr="005576D0">
                        <w:rPr>
                          <w:szCs w:val="16"/>
                        </w:rPr>
                        <w:t xml:space="preserve"> blandet vindusglass per anlegg per måned i 2025</w:t>
                      </w:r>
                    </w:p>
                  </w:txbxContent>
                </v:textbox>
                <w10:wrap type="square" anchorx="margin"/>
              </v:shape>
            </w:pict>
          </mc:Fallback>
        </mc:AlternateContent>
      </w:r>
    </w:p>
    <w:p w14:paraId="13A2A85D" w14:textId="7B867FD5" w:rsidR="00D31BC6" w:rsidRDefault="000903B1" w:rsidP="00BF7B39">
      <w:r>
        <w:rPr>
          <w:noProof/>
        </w:rPr>
        <w:drawing>
          <wp:anchor distT="0" distB="0" distL="114300" distR="114300" simplePos="0" relativeHeight="251658259" behindDoc="0" locked="0" layoutInCell="1" allowOverlap="1" wp14:anchorId="4CF42E64" wp14:editId="128F3E4F">
            <wp:simplePos x="0" y="0"/>
            <wp:positionH relativeFrom="margin">
              <wp:align>left</wp:align>
            </wp:positionH>
            <wp:positionV relativeFrom="paragraph">
              <wp:posOffset>394335</wp:posOffset>
            </wp:positionV>
            <wp:extent cx="4800600" cy="2571750"/>
            <wp:effectExtent l="0" t="0" r="0" b="0"/>
            <wp:wrapSquare wrapText="bothSides"/>
            <wp:docPr id="1717144987" name="Diagram 1">
              <a:extLst xmlns:a="http://schemas.openxmlformats.org/drawingml/2006/main">
                <a:ext uri="{FF2B5EF4-FFF2-40B4-BE49-F238E27FC236}">
                  <a16:creationId xmlns:a16="http://schemas.microsoft.com/office/drawing/2014/main" id="{AD41D46D-CAAC-362F-14A8-B93710AAF8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p>
    <w:p w14:paraId="42E481CB" w14:textId="519FD3A0" w:rsidR="00D31BC6" w:rsidRDefault="00D31BC6" w:rsidP="00BF7B39"/>
    <w:p w14:paraId="60104CA1" w14:textId="279CC33A" w:rsidR="00233746" w:rsidRDefault="00233746" w:rsidP="00BF7B39"/>
    <w:p w14:paraId="1F60711C" w14:textId="026C2CA3" w:rsidR="00233746" w:rsidRDefault="00233746" w:rsidP="00BF7B39"/>
    <w:p w14:paraId="1A2FBC2A" w14:textId="526B2A33" w:rsidR="00233746" w:rsidRDefault="00233746" w:rsidP="00BF7B39"/>
    <w:p w14:paraId="5745BAB9" w14:textId="50D629D9" w:rsidR="00233746" w:rsidRDefault="00233746" w:rsidP="00BF7B39"/>
    <w:p w14:paraId="44F9CBAB" w14:textId="388D370A" w:rsidR="00233746" w:rsidRDefault="000903B1" w:rsidP="00BF7B39">
      <w:r>
        <w:rPr>
          <w:noProof/>
        </w:rPr>
        <mc:AlternateContent>
          <mc:Choice Requires="wps">
            <w:drawing>
              <wp:anchor distT="0" distB="0" distL="114300" distR="114300" simplePos="0" relativeHeight="251658251" behindDoc="0" locked="0" layoutInCell="1" allowOverlap="1" wp14:anchorId="5E3D6779" wp14:editId="1C853B26">
                <wp:simplePos x="0" y="0"/>
                <wp:positionH relativeFrom="margin">
                  <wp:align>right</wp:align>
                </wp:positionH>
                <wp:positionV relativeFrom="paragraph">
                  <wp:posOffset>463550</wp:posOffset>
                </wp:positionV>
                <wp:extent cx="5882640" cy="561975"/>
                <wp:effectExtent l="0" t="0" r="3810" b="9525"/>
                <wp:wrapTopAndBottom/>
                <wp:docPr id="1110845569" name="Tekstboks 1"/>
                <wp:cNvGraphicFramePr/>
                <a:graphic xmlns:a="http://schemas.openxmlformats.org/drawingml/2006/main">
                  <a:graphicData uri="http://schemas.microsoft.com/office/word/2010/wordprocessingShape">
                    <wps:wsp>
                      <wps:cNvSpPr txBox="1"/>
                      <wps:spPr>
                        <a:xfrm>
                          <a:off x="0" y="0"/>
                          <a:ext cx="5882640" cy="561975"/>
                        </a:xfrm>
                        <a:prstGeom prst="rect">
                          <a:avLst/>
                        </a:prstGeom>
                        <a:solidFill>
                          <a:prstClr val="white"/>
                        </a:solidFill>
                        <a:ln>
                          <a:noFill/>
                        </a:ln>
                      </wps:spPr>
                      <wps:txbx>
                        <w:txbxContent>
                          <w:p w14:paraId="68042B65" w14:textId="7A9646C5" w:rsidR="006134A4" w:rsidRDefault="006134A4" w:rsidP="006134A4">
                            <w:pPr>
                              <w:pStyle w:val="Bildetekst"/>
                              <w:rPr>
                                <w:szCs w:val="16"/>
                              </w:rPr>
                            </w:pPr>
                            <w:r w:rsidRPr="005576D0">
                              <w:rPr>
                                <w:szCs w:val="16"/>
                              </w:rPr>
                              <w:t xml:space="preserve">Figur </w:t>
                            </w:r>
                            <w:r w:rsidR="007E79FA" w:rsidRPr="005576D0">
                              <w:rPr>
                                <w:szCs w:val="16"/>
                              </w:rPr>
                              <w:t>5</w:t>
                            </w:r>
                            <w:r w:rsidRPr="005576D0">
                              <w:rPr>
                                <w:szCs w:val="16"/>
                              </w:rPr>
                              <w:t xml:space="preserve"> - Variasjon </w:t>
                            </w:r>
                            <w:r w:rsidR="00BB644E">
                              <w:rPr>
                                <w:szCs w:val="16"/>
                              </w:rPr>
                              <w:t xml:space="preserve">gjennom året </w:t>
                            </w:r>
                            <w:r w:rsidRPr="005576D0">
                              <w:rPr>
                                <w:szCs w:val="16"/>
                              </w:rPr>
                              <w:t>av vinduer sendt til mottak</w:t>
                            </w:r>
                          </w:p>
                          <w:p w14:paraId="00C7D83E" w14:textId="77777777" w:rsidR="0035177E" w:rsidRPr="0035177E" w:rsidRDefault="0035177E" w:rsidP="0035177E">
                            <w:pPr>
                              <w:rPr>
                                <w:lang w:eastAsia="nb-N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3D6779" id="_x0000_s1031" type="#_x0000_t202" style="position:absolute;margin-left:412pt;margin-top:36.5pt;width:463.2pt;height:44.25pt;z-index:251658251;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" stroked="f">
                <v:textbox inset="0,0,0,0">
                  <w:txbxContent>
                    <w:p w14:paraId="68042B65" w14:textId="7A9646C5" w:rsidR="006134A4" w:rsidRDefault="006134A4" w:rsidP="006134A4">
                      <w:pPr>
                        <w:pStyle w:val="Bildetekst"/>
                        <w:rPr>
                          <w:szCs w:val="16"/>
                        </w:rPr>
                      </w:pPr>
                      <w:r w:rsidRPr="005576D0">
                        <w:rPr>
                          <w:szCs w:val="16"/>
                        </w:rPr>
                        <w:t xml:space="preserve">Figur </w:t>
                      </w:r>
                      <w:r w:rsidR="007E79FA" w:rsidRPr="005576D0">
                        <w:rPr>
                          <w:szCs w:val="16"/>
                        </w:rPr>
                        <w:t>5</w:t>
                      </w:r>
                      <w:r w:rsidRPr="005576D0">
                        <w:rPr>
                          <w:szCs w:val="16"/>
                        </w:rPr>
                        <w:t xml:space="preserve"> - Variasjon </w:t>
                      </w:r>
                      <w:r w:rsidR="00BB644E">
                        <w:rPr>
                          <w:szCs w:val="16"/>
                        </w:rPr>
                        <w:t xml:space="preserve">gjennom året </w:t>
                      </w:r>
                      <w:r w:rsidRPr="005576D0">
                        <w:rPr>
                          <w:szCs w:val="16"/>
                        </w:rPr>
                        <w:t>av vinduer sendt til mottak</w:t>
                      </w:r>
                    </w:p>
                    <w:p w14:paraId="00C7D83E" w14:textId="77777777" w:rsidR="0035177E" w:rsidRPr="0035177E" w:rsidRDefault="0035177E" w:rsidP="0035177E">
                      <w:pPr>
                        <w:rPr>
                          <w:lang w:eastAsia="nb-NO"/>
                        </w:rPr>
                      </w:pPr>
                    </w:p>
                  </w:txbxContent>
                </v:textbox>
                <w10:wrap type="topAndBottom" anchorx="margin"/>
              </v:shape>
            </w:pict>
          </mc:Fallback>
        </mc:AlternateContent>
      </w:r>
    </w:p>
    <w:p w14:paraId="37407A1B" w14:textId="0A9CB30A" w:rsidR="00233746" w:rsidRDefault="00233746" w:rsidP="00BF7B39"/>
    <w:p w14:paraId="47FFB0D7" w14:textId="4824A3DA" w:rsidR="00BF7B39" w:rsidRPr="00FA1DDD" w:rsidRDefault="00BF7B39" w:rsidP="00BF7B39">
      <w:pPr>
        <w:pStyle w:val="Overskrift2"/>
      </w:pPr>
      <w:bookmarkStart w:id="6" w:name="_Toc224745080"/>
      <w:bookmarkStart w:id="7" w:name="_Toc238044493"/>
      <w:r w:rsidRPr="00FA1DDD">
        <w:t>Anlegg og åpningstider</w:t>
      </w:r>
      <w:bookmarkEnd w:id="6"/>
      <w:bookmarkEnd w:id="7"/>
    </w:p>
    <w:p w14:paraId="72943149" w14:textId="50FDE376" w:rsidR="000E7752" w:rsidRDefault="004D5EA3" w:rsidP="00DD1FFE">
      <w:r>
        <w:t xml:space="preserve">Renovasjons og gjenvinningsetaten (REG) </w:t>
      </w:r>
      <w:r w:rsidR="001F6207">
        <w:t>har</w:t>
      </w:r>
      <w:r w:rsidR="0096218D">
        <w:t xml:space="preserve"> flere anlegg som mottar avfall fra </w:t>
      </w:r>
      <w:r w:rsidR="007A127C">
        <w:t>husholdninger</w:t>
      </w:r>
      <w:r w:rsidR="0096218D">
        <w:t xml:space="preserve"> og næringsvirksomhet. I tillegg til </w:t>
      </w:r>
      <w:r w:rsidR="002411A1">
        <w:t xml:space="preserve">Logistikksenteret for farlig </w:t>
      </w:r>
      <w:r w:rsidR="007A127C">
        <w:t>avfall</w:t>
      </w:r>
      <w:r w:rsidR="002411A1">
        <w:t xml:space="preserve">, tar de største gjenvinningsstasjonene imot grovavfall inkludert </w:t>
      </w:r>
      <w:proofErr w:type="spellStart"/>
      <w:r w:rsidR="004E1C3F">
        <w:t>byggavfall</w:t>
      </w:r>
      <w:proofErr w:type="spellEnd"/>
      <w:r w:rsidR="002411A1">
        <w:t xml:space="preserve"> med farlig avfall. De</w:t>
      </w:r>
      <w:r w:rsidR="006F367E">
        <w:t xml:space="preserve">t er </w:t>
      </w:r>
      <w:r w:rsidR="00A064DD">
        <w:t>fire</w:t>
      </w:r>
      <w:r w:rsidR="001F6207">
        <w:t xml:space="preserve"> anlegg</w:t>
      </w:r>
      <w:r>
        <w:t xml:space="preserve"> som</w:t>
      </w:r>
      <w:r w:rsidR="002411A1">
        <w:t xml:space="preserve"> </w:t>
      </w:r>
      <w:r w:rsidR="000E7752">
        <w:t xml:space="preserve">har mottak for </w:t>
      </w:r>
      <w:r w:rsidR="006F367E">
        <w:t>vinduer</w:t>
      </w:r>
      <w:r w:rsidR="0036772E">
        <w:t xml:space="preserve"> og åpningstider finnes i tabell</w:t>
      </w:r>
      <w:r w:rsidR="000E7752">
        <w:t xml:space="preserve"> </w:t>
      </w:r>
      <w:r w:rsidR="0036772E">
        <w:t>2.</w:t>
      </w:r>
      <w:r w:rsidR="0051589A">
        <w:t xml:space="preserve"> </w:t>
      </w:r>
      <w:r w:rsidR="00861929">
        <w:t>Leverandør</w:t>
      </w:r>
      <w:r w:rsidR="0051589A">
        <w:t xml:space="preserve"> må være oppmerksom</w:t>
      </w:r>
      <w:r w:rsidR="00306488">
        <w:t>me på at endringer i åpningstider kan forekomme.</w:t>
      </w:r>
      <w:r w:rsidR="003E3930">
        <w:t xml:space="preserve"> </w:t>
      </w:r>
    </w:p>
    <w:p w14:paraId="7C8F42B0" w14:textId="77777777" w:rsidR="00FD2C57" w:rsidRDefault="00FD2C57" w:rsidP="00160DA7">
      <w:pPr>
        <w:pStyle w:val="Ingenmellomrom"/>
        <w:rPr>
          <w:i/>
          <w:iCs/>
        </w:rPr>
      </w:pPr>
    </w:p>
    <w:p w14:paraId="1C6804C3" w14:textId="77777777" w:rsidR="00FD2C57" w:rsidRDefault="00FD2C57" w:rsidP="00160DA7">
      <w:pPr>
        <w:pStyle w:val="Ingenmellomrom"/>
        <w:rPr>
          <w:i/>
          <w:iCs/>
        </w:rPr>
      </w:pPr>
    </w:p>
    <w:p w14:paraId="425E9F8F" w14:textId="77777777" w:rsidR="003B30A5" w:rsidRDefault="003B30A5" w:rsidP="00160DA7">
      <w:pPr>
        <w:pStyle w:val="Ingenmellomrom"/>
        <w:rPr>
          <w:i/>
          <w:iCs/>
        </w:rPr>
      </w:pPr>
    </w:p>
    <w:p w14:paraId="2383B3D4" w14:textId="77777777" w:rsidR="003B30A5" w:rsidRDefault="003B30A5" w:rsidP="00160DA7">
      <w:pPr>
        <w:pStyle w:val="Ingenmellomrom"/>
        <w:rPr>
          <w:i/>
          <w:iCs/>
        </w:rPr>
      </w:pPr>
    </w:p>
    <w:p w14:paraId="491FDC65" w14:textId="77777777" w:rsidR="00FD2C57" w:rsidRDefault="00FD2C57" w:rsidP="00160DA7">
      <w:pPr>
        <w:pStyle w:val="Ingenmellomrom"/>
        <w:rPr>
          <w:i/>
          <w:iCs/>
        </w:rPr>
      </w:pPr>
    </w:p>
    <w:p w14:paraId="623B60EE" w14:textId="5D8B6EA0" w:rsidR="0036772E" w:rsidRPr="00160DA7" w:rsidRDefault="0036772E" w:rsidP="00160DA7">
      <w:pPr>
        <w:pStyle w:val="Ingenmellomrom"/>
        <w:rPr>
          <w:i/>
          <w:iCs/>
        </w:rPr>
      </w:pPr>
      <w:r w:rsidRPr="00160DA7">
        <w:rPr>
          <w:i/>
          <w:iCs/>
        </w:rPr>
        <w:t xml:space="preserve">Tabell </w:t>
      </w:r>
      <w:r w:rsidRPr="00160DA7">
        <w:rPr>
          <w:i/>
          <w:iCs/>
        </w:rPr>
        <w:fldChar w:fldCharType="begin"/>
      </w:r>
      <w:r w:rsidRPr="00160DA7">
        <w:rPr>
          <w:i/>
          <w:iCs/>
        </w:rPr>
        <w:instrText xml:space="preserve"> SEQ Tabell \* ARABIC </w:instrText>
      </w:r>
      <w:r w:rsidRPr="00160DA7">
        <w:rPr>
          <w:i/>
          <w:iCs/>
        </w:rPr>
        <w:fldChar w:fldCharType="separate"/>
      </w:r>
      <w:r w:rsidR="00D82D22">
        <w:rPr>
          <w:i/>
          <w:iCs/>
          <w:noProof/>
        </w:rPr>
        <w:t>2</w:t>
      </w:r>
      <w:r w:rsidRPr="00160DA7">
        <w:rPr>
          <w:i/>
          <w:iCs/>
        </w:rPr>
        <w:fldChar w:fldCharType="end"/>
      </w:r>
      <w:r w:rsidRPr="00160DA7">
        <w:rPr>
          <w:i/>
          <w:iCs/>
        </w:rPr>
        <w:t xml:space="preserve"> - Anlegg som mottar </w:t>
      </w:r>
      <w:r w:rsidR="0065389C" w:rsidRPr="00160DA7">
        <w:rPr>
          <w:i/>
          <w:iCs/>
        </w:rPr>
        <w:t>vinduer</w:t>
      </w:r>
      <w:r w:rsidRPr="00160DA7">
        <w:rPr>
          <w:i/>
          <w:iCs/>
        </w:rPr>
        <w:t xml:space="preserve"> i REG</w:t>
      </w:r>
    </w:p>
    <w:tbl>
      <w:tblPr>
        <w:tblStyle w:val="Rutenettabell5mrkuthevingsfarge3"/>
        <w:tblW w:w="0" w:type="auto"/>
        <w:tblLook w:val="04A0" w:firstRow="1" w:lastRow="0" w:firstColumn="1" w:lastColumn="0" w:noHBand="0" w:noVBand="1"/>
      </w:tblPr>
      <w:tblGrid>
        <w:gridCol w:w="2313"/>
        <w:gridCol w:w="2313"/>
        <w:gridCol w:w="2314"/>
        <w:gridCol w:w="2314"/>
      </w:tblGrid>
      <w:tr w:rsidR="000E7752" w14:paraId="2EFA351F" w14:textId="77777777" w:rsidTr="005A696F">
        <w:trPr>
          <w:cnfStyle w:val="100000000000" w:firstRow="1" w:lastRow="0" w:firstColumn="0" w:lastColumn="0" w:oddVBand="0" w:evenVBand="0" w:oddHBand="0"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2313" w:type="dxa"/>
          </w:tcPr>
          <w:p w14:paraId="4FA68217" w14:textId="1788D50A" w:rsidR="000E7752" w:rsidRPr="00AE3FEE" w:rsidRDefault="00934FC9" w:rsidP="00160DA7">
            <w:pPr>
              <w:pStyle w:val="Ingenmellomrom"/>
              <w:jc w:val="center"/>
              <w:rPr>
                <w:color w:val="000000" w:themeColor="text1"/>
              </w:rPr>
            </w:pPr>
            <w:r>
              <w:rPr>
                <w:color w:val="000000" w:themeColor="text1"/>
              </w:rPr>
              <w:t>Anlegg</w:t>
            </w:r>
          </w:p>
        </w:tc>
        <w:tc>
          <w:tcPr>
            <w:tcW w:w="2313" w:type="dxa"/>
          </w:tcPr>
          <w:p w14:paraId="41D98A17" w14:textId="49932DA2" w:rsidR="000E7752" w:rsidRPr="00AE3FEE" w:rsidRDefault="005B743A" w:rsidP="00160DA7">
            <w:pPr>
              <w:pStyle w:val="Ingenmellomrom"/>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AE3FEE">
              <w:rPr>
                <w:color w:val="000000" w:themeColor="text1"/>
              </w:rPr>
              <w:t>Adresse</w:t>
            </w:r>
          </w:p>
        </w:tc>
        <w:tc>
          <w:tcPr>
            <w:tcW w:w="2314" w:type="dxa"/>
          </w:tcPr>
          <w:p w14:paraId="5193771C" w14:textId="5D7B932F" w:rsidR="005B743A" w:rsidRPr="00AE3FEE" w:rsidRDefault="005B743A" w:rsidP="00160DA7">
            <w:pPr>
              <w:pStyle w:val="Ingenmellomrom"/>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AE3FEE">
              <w:rPr>
                <w:color w:val="000000" w:themeColor="text1"/>
              </w:rPr>
              <w:t xml:space="preserve">Åpningstider </w:t>
            </w:r>
            <w:r w:rsidR="00DF2A3B" w:rsidRPr="00AE3FEE">
              <w:rPr>
                <w:color w:val="000000" w:themeColor="text1"/>
              </w:rPr>
              <w:t>mandag</w:t>
            </w:r>
            <w:r w:rsidR="00160DA7">
              <w:rPr>
                <w:color w:val="000000" w:themeColor="text1"/>
              </w:rPr>
              <w:t xml:space="preserve"> </w:t>
            </w:r>
            <w:r w:rsidRPr="00AE3FEE">
              <w:rPr>
                <w:color w:val="000000" w:themeColor="text1"/>
              </w:rPr>
              <w:t>-</w:t>
            </w:r>
            <w:r w:rsidR="00160DA7">
              <w:rPr>
                <w:color w:val="000000" w:themeColor="text1"/>
              </w:rPr>
              <w:t xml:space="preserve"> </w:t>
            </w:r>
            <w:r w:rsidR="00DF2A3B" w:rsidRPr="00AE3FEE">
              <w:rPr>
                <w:color w:val="000000" w:themeColor="text1"/>
              </w:rPr>
              <w:t>torsdag</w:t>
            </w:r>
          </w:p>
        </w:tc>
        <w:tc>
          <w:tcPr>
            <w:tcW w:w="2314" w:type="dxa"/>
          </w:tcPr>
          <w:p w14:paraId="214D5673" w14:textId="0272E799" w:rsidR="000E7752" w:rsidRPr="00AE3FEE" w:rsidRDefault="005B743A" w:rsidP="00160DA7">
            <w:pPr>
              <w:pStyle w:val="Ingenmellomrom"/>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AE3FEE">
              <w:rPr>
                <w:color w:val="000000" w:themeColor="text1"/>
              </w:rPr>
              <w:t xml:space="preserve">Åpningstider </w:t>
            </w:r>
            <w:r w:rsidR="00DF2A3B" w:rsidRPr="00AE3FEE">
              <w:rPr>
                <w:color w:val="000000" w:themeColor="text1"/>
              </w:rPr>
              <w:t>fredag</w:t>
            </w:r>
            <w:r w:rsidR="00160DA7">
              <w:rPr>
                <w:color w:val="000000" w:themeColor="text1"/>
              </w:rPr>
              <w:t xml:space="preserve"> </w:t>
            </w:r>
            <w:r w:rsidRPr="00AE3FEE">
              <w:rPr>
                <w:color w:val="000000" w:themeColor="text1"/>
              </w:rPr>
              <w:t>-</w:t>
            </w:r>
            <w:r w:rsidR="00160DA7">
              <w:rPr>
                <w:color w:val="000000" w:themeColor="text1"/>
              </w:rPr>
              <w:t xml:space="preserve"> </w:t>
            </w:r>
            <w:r w:rsidR="00DF2A3B" w:rsidRPr="00AE3FEE">
              <w:rPr>
                <w:color w:val="000000" w:themeColor="text1"/>
              </w:rPr>
              <w:t>lørdag</w:t>
            </w:r>
          </w:p>
        </w:tc>
      </w:tr>
      <w:tr w:rsidR="000E7752" w14:paraId="0953075C" w14:textId="77777777" w:rsidTr="005A696F">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2313" w:type="dxa"/>
          </w:tcPr>
          <w:p w14:paraId="4FD4BAB5" w14:textId="708C6F4C" w:rsidR="000E7752" w:rsidRPr="005A696F" w:rsidRDefault="005B743A" w:rsidP="00160DA7">
            <w:pPr>
              <w:pStyle w:val="Ingenmellomrom"/>
              <w:rPr>
                <w:color w:val="auto"/>
              </w:rPr>
            </w:pPr>
            <w:r w:rsidRPr="005A696F">
              <w:rPr>
                <w:color w:val="auto"/>
              </w:rPr>
              <w:t>Grønmo gjenvinningsstasjon</w:t>
            </w:r>
          </w:p>
        </w:tc>
        <w:tc>
          <w:tcPr>
            <w:tcW w:w="2313" w:type="dxa"/>
          </w:tcPr>
          <w:p w14:paraId="2F0B806E" w14:textId="725CE65E" w:rsidR="000E7752" w:rsidRDefault="005C18CC" w:rsidP="00160DA7">
            <w:pPr>
              <w:pStyle w:val="Ingenmellomrom"/>
              <w:jc w:val="center"/>
              <w:cnfStyle w:val="000000100000" w:firstRow="0" w:lastRow="0" w:firstColumn="0" w:lastColumn="0" w:oddVBand="0" w:evenVBand="0" w:oddHBand="1" w:evenHBand="0" w:firstRowFirstColumn="0" w:firstRowLastColumn="0" w:lastRowFirstColumn="0" w:lastRowLastColumn="0"/>
            </w:pPr>
            <w:proofErr w:type="spellStart"/>
            <w:r>
              <w:t>Sørliveien</w:t>
            </w:r>
            <w:proofErr w:type="spellEnd"/>
            <w:r>
              <w:t xml:space="preserve"> 1</w:t>
            </w:r>
            <w:r>
              <w:br/>
              <w:t>1279 Oslo</w:t>
            </w:r>
          </w:p>
        </w:tc>
        <w:tc>
          <w:tcPr>
            <w:tcW w:w="2314" w:type="dxa"/>
          </w:tcPr>
          <w:p w14:paraId="674ACB28" w14:textId="13A51DCB" w:rsidR="000E7752" w:rsidRDefault="005C18CC" w:rsidP="00160DA7">
            <w:pPr>
              <w:pStyle w:val="Ingenmellomrom"/>
              <w:jc w:val="center"/>
              <w:cnfStyle w:val="000000100000" w:firstRow="0" w:lastRow="0" w:firstColumn="0" w:lastColumn="0" w:oddVBand="0" w:evenVBand="0" w:oddHBand="1" w:evenHBand="0" w:firstRowFirstColumn="0" w:firstRowLastColumn="0" w:lastRowFirstColumn="0" w:lastRowLastColumn="0"/>
            </w:pPr>
            <w:r>
              <w:t>8:00-21:00</w:t>
            </w:r>
          </w:p>
        </w:tc>
        <w:tc>
          <w:tcPr>
            <w:tcW w:w="2314" w:type="dxa"/>
          </w:tcPr>
          <w:p w14:paraId="3B60BD82" w14:textId="231F0B33" w:rsidR="000E7752" w:rsidRDefault="005C18CC" w:rsidP="00160DA7">
            <w:pPr>
              <w:pStyle w:val="Ingenmellomrom"/>
              <w:jc w:val="center"/>
              <w:cnfStyle w:val="000000100000" w:firstRow="0" w:lastRow="0" w:firstColumn="0" w:lastColumn="0" w:oddVBand="0" w:evenVBand="0" w:oddHBand="1" w:evenHBand="0" w:firstRowFirstColumn="0" w:firstRowLastColumn="0" w:lastRowFirstColumn="0" w:lastRowLastColumn="0"/>
            </w:pPr>
            <w:r>
              <w:t>9:00-16:30</w:t>
            </w:r>
          </w:p>
        </w:tc>
      </w:tr>
      <w:tr w:rsidR="000E7752" w14:paraId="37ECD81F" w14:textId="77777777" w:rsidTr="005A696F">
        <w:trPr>
          <w:trHeight w:val="700"/>
        </w:trPr>
        <w:tc>
          <w:tcPr>
            <w:cnfStyle w:val="001000000000" w:firstRow="0" w:lastRow="0" w:firstColumn="1" w:lastColumn="0" w:oddVBand="0" w:evenVBand="0" w:oddHBand="0" w:evenHBand="0" w:firstRowFirstColumn="0" w:firstRowLastColumn="0" w:lastRowFirstColumn="0" w:lastRowLastColumn="0"/>
            <w:tcW w:w="2313" w:type="dxa"/>
          </w:tcPr>
          <w:p w14:paraId="13A1973D" w14:textId="58DE908E" w:rsidR="000E7752" w:rsidRPr="005A696F" w:rsidRDefault="00461C90" w:rsidP="00160DA7">
            <w:pPr>
              <w:pStyle w:val="Ingenmellomrom"/>
              <w:rPr>
                <w:color w:val="auto"/>
              </w:rPr>
            </w:pPr>
            <w:r w:rsidRPr="005A696F">
              <w:rPr>
                <w:color w:val="auto"/>
              </w:rPr>
              <w:t xml:space="preserve">Haraldrud </w:t>
            </w:r>
            <w:r w:rsidR="005B743A" w:rsidRPr="005A696F">
              <w:rPr>
                <w:color w:val="auto"/>
              </w:rPr>
              <w:t>gjenvinningsstasjon</w:t>
            </w:r>
          </w:p>
        </w:tc>
        <w:tc>
          <w:tcPr>
            <w:tcW w:w="2313" w:type="dxa"/>
          </w:tcPr>
          <w:p w14:paraId="3933C12C" w14:textId="1F9E48BA" w:rsidR="000E7752" w:rsidRDefault="00E16780" w:rsidP="00160DA7">
            <w:pPr>
              <w:pStyle w:val="Ingenmellomrom"/>
              <w:jc w:val="center"/>
              <w:cnfStyle w:val="000000000000" w:firstRow="0" w:lastRow="0" w:firstColumn="0" w:lastColumn="0" w:oddVBand="0" w:evenVBand="0" w:oddHBand="0" w:evenHBand="0" w:firstRowFirstColumn="0" w:firstRowLastColumn="0" w:lastRowFirstColumn="0" w:lastRowLastColumn="0"/>
            </w:pPr>
            <w:r>
              <w:t>Brobekkveien 87</w:t>
            </w:r>
            <w:r>
              <w:br/>
              <w:t>0582 Oslo</w:t>
            </w:r>
          </w:p>
        </w:tc>
        <w:tc>
          <w:tcPr>
            <w:tcW w:w="2314" w:type="dxa"/>
          </w:tcPr>
          <w:p w14:paraId="11868FCD" w14:textId="57F0AEF4" w:rsidR="000E7752" w:rsidRDefault="00461C90" w:rsidP="00160DA7">
            <w:pPr>
              <w:pStyle w:val="Ingenmellomrom"/>
              <w:jc w:val="center"/>
              <w:cnfStyle w:val="000000000000" w:firstRow="0" w:lastRow="0" w:firstColumn="0" w:lastColumn="0" w:oddVBand="0" w:evenVBand="0" w:oddHBand="0" w:evenHBand="0" w:firstRowFirstColumn="0" w:firstRowLastColumn="0" w:lastRowFirstColumn="0" w:lastRowLastColumn="0"/>
            </w:pPr>
            <w:r>
              <w:t>8:00-21:00</w:t>
            </w:r>
          </w:p>
        </w:tc>
        <w:tc>
          <w:tcPr>
            <w:tcW w:w="2314" w:type="dxa"/>
          </w:tcPr>
          <w:p w14:paraId="724764A4" w14:textId="7299E52A" w:rsidR="000E7752" w:rsidRDefault="00461C90" w:rsidP="00160DA7">
            <w:pPr>
              <w:pStyle w:val="Ingenmellomrom"/>
              <w:jc w:val="center"/>
              <w:cnfStyle w:val="000000000000" w:firstRow="0" w:lastRow="0" w:firstColumn="0" w:lastColumn="0" w:oddVBand="0" w:evenVBand="0" w:oddHBand="0" w:evenHBand="0" w:firstRowFirstColumn="0" w:firstRowLastColumn="0" w:lastRowFirstColumn="0" w:lastRowLastColumn="0"/>
            </w:pPr>
            <w:r>
              <w:t>9:00-16:30</w:t>
            </w:r>
          </w:p>
        </w:tc>
      </w:tr>
      <w:tr w:rsidR="00701002" w14:paraId="3E04D7DF" w14:textId="77777777" w:rsidTr="005A696F">
        <w:trPr>
          <w:cnfStyle w:val="000000100000" w:firstRow="0" w:lastRow="0" w:firstColumn="0" w:lastColumn="0" w:oddVBand="0" w:evenVBand="0" w:oddHBand="1" w:evenHBand="0" w:firstRowFirstColumn="0" w:firstRowLastColumn="0" w:lastRowFirstColumn="0" w:lastRowLastColumn="0"/>
          <w:trHeight w:val="696"/>
        </w:trPr>
        <w:tc>
          <w:tcPr>
            <w:cnfStyle w:val="001000000000" w:firstRow="0" w:lastRow="0" w:firstColumn="1" w:lastColumn="0" w:oddVBand="0" w:evenVBand="0" w:oddHBand="0" w:evenHBand="0" w:firstRowFirstColumn="0" w:firstRowLastColumn="0" w:lastRowFirstColumn="0" w:lastRowLastColumn="0"/>
            <w:tcW w:w="2313" w:type="dxa"/>
          </w:tcPr>
          <w:p w14:paraId="06F2F7C5" w14:textId="696CDFFA" w:rsidR="00701002" w:rsidRPr="005A696F" w:rsidRDefault="00701002" w:rsidP="00160DA7">
            <w:pPr>
              <w:pStyle w:val="Ingenmellomrom"/>
              <w:rPr>
                <w:color w:val="auto"/>
              </w:rPr>
            </w:pPr>
            <w:r w:rsidRPr="005A696F">
              <w:rPr>
                <w:color w:val="auto"/>
              </w:rPr>
              <w:t xml:space="preserve">Smestad </w:t>
            </w:r>
            <w:r w:rsidR="00B3085D" w:rsidRPr="005A696F">
              <w:rPr>
                <w:color w:val="auto"/>
              </w:rPr>
              <w:t>gjenvinningsstasjon</w:t>
            </w:r>
          </w:p>
        </w:tc>
        <w:tc>
          <w:tcPr>
            <w:tcW w:w="2313" w:type="dxa"/>
          </w:tcPr>
          <w:p w14:paraId="321805CD" w14:textId="128A22DE" w:rsidR="00FB0CC6" w:rsidRDefault="00B3085D" w:rsidP="00160DA7">
            <w:pPr>
              <w:pStyle w:val="Ingenmellomrom"/>
              <w:jc w:val="center"/>
              <w:cnfStyle w:val="000000100000" w:firstRow="0" w:lastRow="0" w:firstColumn="0" w:lastColumn="0" w:oddVBand="0" w:evenVBand="0" w:oddHBand="1" w:evenHBand="0" w:firstRowFirstColumn="0" w:firstRowLastColumn="0" w:lastRowFirstColumn="0" w:lastRowLastColumn="0"/>
            </w:pPr>
            <w:proofErr w:type="spellStart"/>
            <w:r>
              <w:t>Ullernchauss</w:t>
            </w:r>
            <w:r w:rsidR="00FB0CC6">
              <w:t>éen</w:t>
            </w:r>
            <w:proofErr w:type="spellEnd"/>
            <w:r w:rsidR="00FB0CC6">
              <w:t xml:space="preserve"> 26, 0379 Oslo</w:t>
            </w:r>
          </w:p>
        </w:tc>
        <w:tc>
          <w:tcPr>
            <w:tcW w:w="2314" w:type="dxa"/>
          </w:tcPr>
          <w:p w14:paraId="5EA35D04" w14:textId="2546CEC6" w:rsidR="00701002" w:rsidRDefault="0065389C" w:rsidP="00160DA7">
            <w:pPr>
              <w:pStyle w:val="Ingenmellomrom"/>
              <w:jc w:val="center"/>
              <w:cnfStyle w:val="000000100000" w:firstRow="0" w:lastRow="0" w:firstColumn="0" w:lastColumn="0" w:oddVBand="0" w:evenVBand="0" w:oddHBand="1" w:evenHBand="0" w:firstRowFirstColumn="0" w:firstRowLastColumn="0" w:lastRowFirstColumn="0" w:lastRowLastColumn="0"/>
            </w:pPr>
            <w:r>
              <w:t>8:00-21:00</w:t>
            </w:r>
          </w:p>
        </w:tc>
        <w:tc>
          <w:tcPr>
            <w:tcW w:w="2314" w:type="dxa"/>
          </w:tcPr>
          <w:p w14:paraId="3C345099" w14:textId="03AB7B4C" w:rsidR="00701002" w:rsidRDefault="0065389C" w:rsidP="00160DA7">
            <w:pPr>
              <w:pStyle w:val="Ingenmellomrom"/>
              <w:jc w:val="center"/>
              <w:cnfStyle w:val="000000100000" w:firstRow="0" w:lastRow="0" w:firstColumn="0" w:lastColumn="0" w:oddVBand="0" w:evenVBand="0" w:oddHBand="1" w:evenHBand="0" w:firstRowFirstColumn="0" w:firstRowLastColumn="0" w:lastRowFirstColumn="0" w:lastRowLastColumn="0"/>
            </w:pPr>
            <w:r>
              <w:t>9:00-16:30</w:t>
            </w:r>
          </w:p>
        </w:tc>
      </w:tr>
      <w:tr w:rsidR="00F6709C" w14:paraId="7D5C52D8" w14:textId="77777777" w:rsidTr="005A696F">
        <w:trPr>
          <w:trHeight w:val="707"/>
        </w:trPr>
        <w:tc>
          <w:tcPr>
            <w:cnfStyle w:val="001000000000" w:firstRow="0" w:lastRow="0" w:firstColumn="1" w:lastColumn="0" w:oddVBand="0" w:evenVBand="0" w:oddHBand="0" w:evenHBand="0" w:firstRowFirstColumn="0" w:firstRowLastColumn="0" w:lastRowFirstColumn="0" w:lastRowLastColumn="0"/>
            <w:tcW w:w="2313" w:type="dxa"/>
          </w:tcPr>
          <w:p w14:paraId="01206775" w14:textId="5FEC2B5A" w:rsidR="00F6709C" w:rsidRPr="005A696F" w:rsidRDefault="003624DC" w:rsidP="00160DA7">
            <w:pPr>
              <w:pStyle w:val="Ingenmellomrom"/>
              <w:rPr>
                <w:color w:val="auto"/>
              </w:rPr>
            </w:pPr>
            <w:r w:rsidRPr="005A696F">
              <w:rPr>
                <w:color w:val="auto"/>
              </w:rPr>
              <w:t>Logistikksenter</w:t>
            </w:r>
            <w:r w:rsidR="00020DAB" w:rsidRPr="005A696F">
              <w:rPr>
                <w:color w:val="auto"/>
              </w:rPr>
              <w:t>et</w:t>
            </w:r>
            <w:r w:rsidRPr="005A696F">
              <w:rPr>
                <w:color w:val="auto"/>
              </w:rPr>
              <w:t xml:space="preserve"> for farlig av</w:t>
            </w:r>
            <w:r w:rsidR="00020DAB" w:rsidRPr="005A696F">
              <w:rPr>
                <w:color w:val="auto"/>
              </w:rPr>
              <w:t>f</w:t>
            </w:r>
            <w:r w:rsidRPr="005A696F">
              <w:rPr>
                <w:color w:val="auto"/>
              </w:rPr>
              <w:t>all</w:t>
            </w:r>
          </w:p>
        </w:tc>
        <w:tc>
          <w:tcPr>
            <w:tcW w:w="2313" w:type="dxa"/>
          </w:tcPr>
          <w:p w14:paraId="532D99F2" w14:textId="46DEE084" w:rsidR="00F6709C" w:rsidRDefault="00020DAB" w:rsidP="00160DA7">
            <w:pPr>
              <w:pStyle w:val="Ingenmellomrom"/>
              <w:jc w:val="center"/>
              <w:cnfStyle w:val="000000000000" w:firstRow="0" w:lastRow="0" w:firstColumn="0" w:lastColumn="0" w:oddVBand="0" w:evenVBand="0" w:oddHBand="0" w:evenHBand="0" w:firstRowFirstColumn="0" w:firstRowLastColumn="0" w:lastRowFirstColumn="0" w:lastRowLastColumn="0"/>
            </w:pPr>
            <w:r>
              <w:t>Haraldrudveien 24, 0581 Oslo</w:t>
            </w:r>
          </w:p>
        </w:tc>
        <w:tc>
          <w:tcPr>
            <w:tcW w:w="2314" w:type="dxa"/>
          </w:tcPr>
          <w:p w14:paraId="1777AA5C" w14:textId="05C62C7C" w:rsidR="00F6709C" w:rsidRDefault="00020DAB" w:rsidP="00160DA7">
            <w:pPr>
              <w:pStyle w:val="Ingenmellomrom"/>
              <w:jc w:val="center"/>
              <w:cnfStyle w:val="000000000000" w:firstRow="0" w:lastRow="0" w:firstColumn="0" w:lastColumn="0" w:oddVBand="0" w:evenVBand="0" w:oddHBand="0" w:evenHBand="0" w:firstRowFirstColumn="0" w:firstRowLastColumn="0" w:lastRowFirstColumn="0" w:lastRowLastColumn="0"/>
            </w:pPr>
            <w:r>
              <w:t>9:00-15:00</w:t>
            </w:r>
          </w:p>
        </w:tc>
        <w:tc>
          <w:tcPr>
            <w:tcW w:w="2314" w:type="dxa"/>
          </w:tcPr>
          <w:p w14:paraId="64CF3CCC" w14:textId="4A2C2677" w:rsidR="00F6709C" w:rsidRDefault="009202ED" w:rsidP="00160DA7">
            <w:pPr>
              <w:pStyle w:val="Ingenmellomrom"/>
              <w:jc w:val="center"/>
              <w:cnfStyle w:val="000000000000" w:firstRow="0" w:lastRow="0" w:firstColumn="0" w:lastColumn="0" w:oddVBand="0" w:evenVBand="0" w:oddHBand="0" w:evenHBand="0" w:firstRowFirstColumn="0" w:firstRowLastColumn="0" w:lastRowFirstColumn="0" w:lastRowLastColumn="0"/>
            </w:pPr>
            <w:r>
              <w:t>9:00-14:00 (kun på fredag)</w:t>
            </w:r>
          </w:p>
        </w:tc>
      </w:tr>
    </w:tbl>
    <w:p w14:paraId="73AA7C64" w14:textId="29E889EF" w:rsidR="00BF7B39" w:rsidRDefault="00BF7B39" w:rsidP="00BF7B39"/>
    <w:p w14:paraId="1B3F04A6" w14:textId="55AE32A2" w:rsidR="00BF7B39" w:rsidRDefault="00B0687A" w:rsidP="00BF7B39">
      <w:pPr>
        <w:pStyle w:val="Overskrift2"/>
      </w:pPr>
      <w:bookmarkStart w:id="8" w:name="_Toc238044494"/>
      <w:r>
        <w:t>Oppsamlings</w:t>
      </w:r>
      <w:r w:rsidR="009A2898">
        <w:t>enheter</w:t>
      </w:r>
      <w:bookmarkEnd w:id="8"/>
    </w:p>
    <w:p w14:paraId="4A0921E2" w14:textId="221315C7" w:rsidR="009864E1" w:rsidRDefault="007450F2" w:rsidP="005576D0">
      <w:pPr>
        <w:jc w:val="both"/>
      </w:pPr>
      <w:r>
        <w:t>Per i dag benytter Oppdragsgiver L-stativer som oppsamlings</w:t>
      </w:r>
      <w:r w:rsidR="0029400E">
        <w:t>enheter</w:t>
      </w:r>
      <w:r>
        <w:t xml:space="preserve"> for vinduer, med unntak av knus</w:t>
      </w:r>
      <w:r w:rsidR="00962232">
        <w:t>te ruter/</w:t>
      </w:r>
      <w:r w:rsidR="0029400E">
        <w:t>vindusglass.</w:t>
      </w:r>
      <w:r>
        <w:t xml:space="preserve"> </w:t>
      </w:r>
      <w:r w:rsidR="00962232">
        <w:t>Det benyttes to ulike størrelser på L-</w:t>
      </w:r>
      <w:r w:rsidR="00975281">
        <w:t xml:space="preserve">stativene, </w:t>
      </w:r>
      <w:r w:rsidR="00975281" w:rsidRPr="001E33BA">
        <w:t>standard</w:t>
      </w:r>
      <w:r w:rsidR="00327207" w:rsidRPr="001E33BA">
        <w:t xml:space="preserve"> stativer (120 × 100 × 150 cm) og større stativer (200 × 100 × 150 cm)</w:t>
      </w:r>
      <w:r w:rsidR="00975281">
        <w:t xml:space="preserve">. </w:t>
      </w:r>
      <w:r w:rsidR="00327207" w:rsidRPr="001E33BA">
        <w:t xml:space="preserve">Alternative løsninger, som å plassere vinduer direkte i containere, anses ikke som egnet, da det ikke er tilstrekkelig plass til containere for hver </w:t>
      </w:r>
      <w:r w:rsidR="00975281" w:rsidRPr="001E33BA">
        <w:t>fraksjon.</w:t>
      </w:r>
      <w:r w:rsidR="00975281">
        <w:t xml:space="preserve"> Knuste</w:t>
      </w:r>
      <w:r w:rsidR="00962232">
        <w:t xml:space="preserve"> ruter/</w:t>
      </w:r>
      <w:r w:rsidR="00710212">
        <w:t>vindusglass</w:t>
      </w:r>
      <w:r w:rsidR="00962232">
        <w:t xml:space="preserve"> </w:t>
      </w:r>
      <w:r w:rsidR="0029400E">
        <w:t>samles</w:t>
      </w:r>
      <w:r w:rsidR="00910881">
        <w:t xml:space="preserve"> opp i oppkuttede IBC-er og sorteres så la</w:t>
      </w:r>
      <w:r w:rsidR="17E0F55F">
        <w:t>n</w:t>
      </w:r>
      <w:r w:rsidR="00910881">
        <w:t>gt det er mulig, på samme avfallsstoffnu</w:t>
      </w:r>
      <w:r w:rsidR="001A34F1">
        <w:t xml:space="preserve">mmer som fraksjonen for hele vinduer. Det forekommer også enkelte svært store vinder, disse kan i noen tilfeller være for store til å få </w:t>
      </w:r>
      <w:r w:rsidR="0029400E">
        <w:t>plass i de største L-stativene. Oppsamlingsenheter er vist i figur 6.</w:t>
      </w:r>
      <w:r w:rsidR="006F1ED8">
        <w:t xml:space="preserve"> </w:t>
      </w:r>
    </w:p>
    <w:p w14:paraId="395E78D1" w14:textId="513737B4" w:rsidR="00D82C92" w:rsidRDefault="003B30A5" w:rsidP="004B2055">
      <w:r>
        <w:rPr>
          <w:noProof/>
        </w:rPr>
        <mc:AlternateContent>
          <mc:Choice Requires="wpg">
            <w:drawing>
              <wp:anchor distT="0" distB="0" distL="114300" distR="114300" simplePos="0" relativeHeight="251658252" behindDoc="0" locked="0" layoutInCell="1" allowOverlap="1" wp14:anchorId="2271027A" wp14:editId="22FD91D9">
                <wp:simplePos x="0" y="0"/>
                <wp:positionH relativeFrom="margin">
                  <wp:posOffset>153035</wp:posOffset>
                </wp:positionH>
                <wp:positionV relativeFrom="margin">
                  <wp:posOffset>4839335</wp:posOffset>
                </wp:positionV>
                <wp:extent cx="3790950" cy="2876550"/>
                <wp:effectExtent l="0" t="0" r="0" b="0"/>
                <wp:wrapSquare wrapText="bothSides"/>
                <wp:docPr id="1515965693" name="Gruppe 4"/>
                <wp:cNvGraphicFramePr/>
                <a:graphic xmlns:a="http://schemas.openxmlformats.org/drawingml/2006/main">
                  <a:graphicData uri="http://schemas.microsoft.com/office/word/2010/wordprocessingGroup">
                    <wpg:wgp>
                      <wpg:cNvGrpSpPr/>
                      <wpg:grpSpPr>
                        <a:xfrm>
                          <a:off x="0" y="0"/>
                          <a:ext cx="3790950" cy="2876550"/>
                          <a:chOff x="0" y="0"/>
                          <a:chExt cx="4243432" cy="2522855"/>
                        </a:xfrm>
                      </wpg:grpSpPr>
                      <pic:pic xmlns:pic="http://schemas.openxmlformats.org/drawingml/2006/picture">
                        <pic:nvPicPr>
                          <pic:cNvPr id="38320388" name="Bilde 2"/>
                          <pic:cNvPicPr>
                            <a:picLocks noChangeAspect="1"/>
                          </pic:cNvPicPr>
                        </pic:nvPicPr>
                        <pic:blipFill rotWithShape="1">
                          <a:blip r:embed="rId19" cstate="print">
                            <a:extLst>
                              <a:ext uri="{28A0092B-C50C-407E-A947-70E740481C1C}">
                                <a14:useLocalDpi xmlns:a14="http://schemas.microsoft.com/office/drawing/2010/main" val="0"/>
                              </a:ext>
                            </a:extLst>
                          </a:blip>
                          <a:srcRect l="19965"/>
                          <a:stretch>
                            <a:fillRect/>
                          </a:stretch>
                        </pic:blipFill>
                        <pic:spPr bwMode="auto">
                          <a:xfrm rot="5400000">
                            <a:off x="1801857" y="79919"/>
                            <a:ext cx="2520950" cy="23622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87443747" name="Bilde 3"/>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rot="5400000">
                            <a:off x="-315595" y="315595"/>
                            <a:ext cx="2522855" cy="1891665"/>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1F7ED5A" id="Gruppe 4" o:spid="_x0000_s1026" style="position:absolute;margin-left:12.05pt;margin-top:381.05pt;width:298.5pt;height:226.5pt;z-index:251658252;mso-position-horizontal-relative:margin;mso-position-vertical-relative:margin" coordsize="42434,252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e 2" o:spid="_x0000_s1027" type="#_x0000_t75" style="position:absolute;left:18018;top:799;width:25209;height:2362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">
                  <v:imagedata r:id="rId21" o:title="" cropleft="13084f"/>
                </v:shape>
                <v:shape id="Bilde 3" o:spid="_x0000_s1028" type="#_x0000_t75" style="position:absolute;left:-3156;top:3156;width:25228;height:189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">
                  <v:imagedata r:id="rId22" o:title=""/>
                </v:shape>
                <w10:wrap type="square" anchorx="margin" anchory="margin"/>
              </v:group>
            </w:pict>
          </mc:Fallback>
        </mc:AlternateContent>
      </w:r>
    </w:p>
    <w:p w14:paraId="7CCBF90E" w14:textId="2A465183" w:rsidR="00F44DB9" w:rsidRDefault="00F44DB9" w:rsidP="00F44DB9">
      <w:pPr>
        <w:tabs>
          <w:tab w:val="left" w:pos="1740"/>
        </w:tabs>
      </w:pPr>
      <w:r>
        <w:tab/>
      </w:r>
    </w:p>
    <w:p w14:paraId="1D0A2F7E" w14:textId="6073546E" w:rsidR="00F44DB9" w:rsidRDefault="00F44DB9" w:rsidP="00F44DB9">
      <w:pPr>
        <w:tabs>
          <w:tab w:val="left" w:pos="1740"/>
        </w:tabs>
      </w:pPr>
    </w:p>
    <w:p w14:paraId="0AE633D4" w14:textId="48395A9B" w:rsidR="00F44DB9" w:rsidRDefault="00F44DB9" w:rsidP="00F44DB9">
      <w:pPr>
        <w:tabs>
          <w:tab w:val="left" w:pos="1740"/>
        </w:tabs>
      </w:pPr>
    </w:p>
    <w:p w14:paraId="08AFAE57" w14:textId="309E1F32" w:rsidR="00F44DB9" w:rsidRDefault="00F44DB9" w:rsidP="004B2055"/>
    <w:p w14:paraId="3A0FC7FC" w14:textId="38E795F0" w:rsidR="00F44DB9" w:rsidRDefault="00F44DB9" w:rsidP="004B2055"/>
    <w:p w14:paraId="065AAAAD" w14:textId="1246C7BE" w:rsidR="00F44DB9" w:rsidRDefault="00F44DB9" w:rsidP="004B2055"/>
    <w:p w14:paraId="4EF7DDDD" w14:textId="5B4A4166" w:rsidR="007627B5" w:rsidRDefault="007627B5" w:rsidP="003B30A5"/>
    <w:bookmarkStart w:id="9" w:name="_Toc234913627"/>
    <w:bookmarkStart w:id="10" w:name="_Toc234913660"/>
    <w:bookmarkStart w:id="11" w:name="_Toc234913813"/>
    <w:bookmarkStart w:id="12" w:name="_Toc234914024"/>
    <w:bookmarkStart w:id="13" w:name="_Toc237516587"/>
    <w:p w14:paraId="76F692F1" w14:textId="7F0E652F" w:rsidR="007627B5" w:rsidRDefault="00FD2C57" w:rsidP="003B30A5">
      <w:r>
        <w:rPr>
          <w:noProof/>
        </w:rPr>
        <mc:AlternateContent>
          <mc:Choice Requires="wps">
            <w:drawing>
              <wp:anchor distT="0" distB="0" distL="114300" distR="114300" simplePos="0" relativeHeight="251658254" behindDoc="0" locked="0" layoutInCell="1" allowOverlap="1" wp14:anchorId="17FF72E9" wp14:editId="116CF9A5">
                <wp:simplePos x="0" y="0"/>
                <wp:positionH relativeFrom="margin">
                  <wp:align>left</wp:align>
                </wp:positionH>
                <wp:positionV relativeFrom="paragraph">
                  <wp:posOffset>3175</wp:posOffset>
                </wp:positionV>
                <wp:extent cx="4638675" cy="714375"/>
                <wp:effectExtent l="0" t="0" r="9525" b="9525"/>
                <wp:wrapSquare wrapText="bothSides"/>
                <wp:docPr id="7728597" name="Tekstboks 1"/>
                <wp:cNvGraphicFramePr/>
                <a:graphic xmlns:a="http://schemas.openxmlformats.org/drawingml/2006/main">
                  <a:graphicData uri="http://schemas.microsoft.com/office/word/2010/wordprocessingShape">
                    <wps:wsp>
                      <wps:cNvSpPr txBox="1"/>
                      <wps:spPr>
                        <a:xfrm>
                          <a:off x="0" y="0"/>
                          <a:ext cx="4638675" cy="714375"/>
                        </a:xfrm>
                        <a:prstGeom prst="rect">
                          <a:avLst/>
                        </a:prstGeom>
                        <a:solidFill>
                          <a:prstClr val="white"/>
                        </a:solidFill>
                        <a:ln>
                          <a:noFill/>
                        </a:ln>
                      </wps:spPr>
                      <wps:txbx>
                        <w:txbxContent>
                          <w:p w14:paraId="1DEF7F1E" w14:textId="23B0F5E4" w:rsidR="00E71D32" w:rsidRPr="005576D0" w:rsidRDefault="00E71D32" w:rsidP="00E71D32">
                            <w:pPr>
                              <w:pStyle w:val="Bildetekst"/>
                              <w:rPr>
                                <w:rFonts w:eastAsiaTheme="minorHAnsi"/>
                                <w:szCs w:val="16"/>
                                <w:lang w:eastAsia="en-US"/>
                              </w:rPr>
                            </w:pPr>
                            <w:r w:rsidRPr="005576D0">
                              <w:rPr>
                                <w:szCs w:val="16"/>
                              </w:rPr>
                              <w:t xml:space="preserve">Figur </w:t>
                            </w:r>
                            <w:r w:rsidR="007E79FA" w:rsidRPr="005576D0">
                              <w:rPr>
                                <w:szCs w:val="16"/>
                              </w:rPr>
                              <w:t>6</w:t>
                            </w:r>
                            <w:r w:rsidRPr="005576D0">
                              <w:rPr>
                                <w:szCs w:val="16"/>
                              </w:rPr>
                              <w:t xml:space="preserve"> - Dagens oppsamlingsløsninger. Venstre: IBC til knust glass. Høyre: Middels L-stativ til vinduer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FF72E9" id="_x0000_s1032" type="#_x0000_t202" style="position:absolute;margin-left:0;margin-top:.25pt;width:365.25pt;height:56.25pt;z-index:25165825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" stroked="f">
                <v:textbox inset="0,0,0,0">
                  <w:txbxContent>
                    <w:p w14:paraId="1DEF7F1E" w14:textId="23B0F5E4" w:rsidR="00E71D32" w:rsidRPr="005576D0" w:rsidRDefault="00E71D32" w:rsidP="00E71D32">
                      <w:pPr>
                        <w:pStyle w:val="Bildetekst"/>
                        <w:rPr>
                          <w:rFonts w:eastAsiaTheme="minorHAnsi"/>
                          <w:szCs w:val="16"/>
                          <w:lang w:eastAsia="en-US"/>
                        </w:rPr>
                      </w:pPr>
                      <w:r w:rsidRPr="005576D0">
                        <w:rPr>
                          <w:szCs w:val="16"/>
                        </w:rPr>
                        <w:t xml:space="preserve">Figur </w:t>
                      </w:r>
                      <w:r w:rsidR="007E79FA" w:rsidRPr="005576D0">
                        <w:rPr>
                          <w:szCs w:val="16"/>
                        </w:rPr>
                        <w:t>6</w:t>
                      </w:r>
                      <w:r w:rsidRPr="005576D0">
                        <w:rPr>
                          <w:szCs w:val="16"/>
                        </w:rPr>
                        <w:t xml:space="preserve"> - Dagens oppsamlingsløsninger. Venstre: IBC til knust glass. Høyre: Middels L-stativ til vinduer</w:t>
                      </w:r>
                    </w:p>
                  </w:txbxContent>
                </v:textbox>
                <w10:wrap type="square" anchorx="margin"/>
              </v:shape>
            </w:pict>
          </mc:Fallback>
        </mc:AlternateContent>
      </w:r>
      <w:bookmarkEnd w:id="9"/>
      <w:bookmarkEnd w:id="10"/>
      <w:bookmarkEnd w:id="11"/>
      <w:bookmarkEnd w:id="12"/>
      <w:bookmarkEnd w:id="13"/>
    </w:p>
    <w:p w14:paraId="53751B46" w14:textId="2F44D78F" w:rsidR="007627B5" w:rsidRDefault="007627B5" w:rsidP="007627B5"/>
    <w:p w14:paraId="27884656" w14:textId="52824DEE" w:rsidR="00FD2C57" w:rsidRDefault="00FD2C57" w:rsidP="007627B5"/>
    <w:p w14:paraId="4BF74486" w14:textId="70EAB389" w:rsidR="00BF4C3D" w:rsidRDefault="00BF4C3D" w:rsidP="00BF4C3D">
      <w:pPr>
        <w:pStyle w:val="Overskrift2"/>
      </w:pPr>
      <w:bookmarkStart w:id="14" w:name="_Toc238044495"/>
      <w:r>
        <w:lastRenderedPageBreak/>
        <w:t>Transport</w:t>
      </w:r>
      <w:r w:rsidR="008749B5">
        <w:t xml:space="preserve"> og </w:t>
      </w:r>
      <w:r w:rsidR="00DF0D6E">
        <w:t xml:space="preserve">lasting av </w:t>
      </w:r>
      <w:r w:rsidR="00EF3870">
        <w:t>vi</w:t>
      </w:r>
      <w:r w:rsidR="005353C4">
        <w:t>nduer</w:t>
      </w:r>
      <w:bookmarkEnd w:id="14"/>
    </w:p>
    <w:p w14:paraId="1B1D9412" w14:textId="256105D2" w:rsidR="00CA0490" w:rsidRDefault="0094220E" w:rsidP="00FE2E17">
      <w:pPr>
        <w:spacing w:after="160" w:line="259" w:lineRule="auto"/>
      </w:pPr>
      <w:r w:rsidRPr="0094220E">
        <w:t xml:space="preserve">Per i dag foregår </w:t>
      </w:r>
      <w:r w:rsidR="009461AB">
        <w:t>henting</w:t>
      </w:r>
      <w:r w:rsidR="00A0008D">
        <w:t xml:space="preserve">, </w:t>
      </w:r>
      <w:r w:rsidRPr="0094220E">
        <w:t xml:space="preserve">transport og </w:t>
      </w:r>
      <w:r w:rsidR="003C7368">
        <w:t>lasting</w:t>
      </w:r>
      <w:r w:rsidRPr="0094220E">
        <w:t xml:space="preserve"> av vinduer ved Grønmo gjenvinningsstasjon og Logistikksenteret for farlig avfall </w:t>
      </w:r>
      <w:r w:rsidR="00A0008D">
        <w:t>ved</w:t>
      </w:r>
      <w:r w:rsidRPr="0094220E">
        <w:t xml:space="preserve"> Haraldrud</w:t>
      </w:r>
      <w:r w:rsidR="00E15F90">
        <w:t>.</w:t>
      </w:r>
      <w:r w:rsidRPr="0094220E">
        <w:t xml:space="preserve"> </w:t>
      </w:r>
      <w:r w:rsidR="00861929">
        <w:t>Leverandør</w:t>
      </w:r>
      <w:r w:rsidRPr="0094220E">
        <w:t xml:space="preserve"> utfører </w:t>
      </w:r>
      <w:r w:rsidR="00E15F90" w:rsidRPr="0094220E">
        <w:t>selv</w:t>
      </w:r>
      <w:r w:rsidRPr="0094220E">
        <w:t xml:space="preserve"> lasting av vinduer ved begge mottakene</w:t>
      </w:r>
      <w:r w:rsidR="00E15F90">
        <w:t xml:space="preserve">, så </w:t>
      </w:r>
      <w:r w:rsidR="00A9633D">
        <w:t>langt det lar seg gjøre</w:t>
      </w:r>
      <w:r w:rsidRPr="0094220E">
        <w:t xml:space="preserve">. Oppdragsgiver kan ved behov stille truck til disposisjon for lasting, forutsatt at sjåfør har nødvendig og dokumentert opplæring. </w:t>
      </w:r>
    </w:p>
    <w:p w14:paraId="2DBEDBE6" w14:textId="77777777" w:rsidR="00220CC3" w:rsidRDefault="0094220E" w:rsidP="005576D0">
      <w:pPr>
        <w:spacing w:after="160" w:line="259" w:lineRule="auto"/>
        <w:jc w:val="both"/>
      </w:pPr>
      <w:r w:rsidRPr="0094220E">
        <w:t>Ved Grønmo veies kjøretøy inn og ut både før og etter lasting, slik at transportert mengde kan dokumenteres gjennom faktisk veiing. Ved Logistikksenteret på Haraldrud gjennomføres det ikke inn- og utveiing av kjøretøy</w:t>
      </w:r>
      <w:r w:rsidR="00DF0D6E">
        <w:t xml:space="preserve">. </w:t>
      </w:r>
      <w:r w:rsidRPr="0094220E">
        <w:t>Vinduer som klassifiseres som farlig avfall og ikke-farlig avfall lastes i dag på samme kjøretøy ved henting. Henting fra Grønmo skjer etter behov, mens henting fra Logistikksenteret på Haraldrud normalt gjennomføres to til tre ganger per uke, forutsatt at alle vindusfraksjoner hentes samlet med bil og henger, og innenfor tidsrommet kl. 08:00–14:00.</w:t>
      </w:r>
    </w:p>
    <w:p w14:paraId="43384BC1" w14:textId="7A58F4DB" w:rsidR="00BF4C3D" w:rsidRDefault="00BF4C3D">
      <w:pPr>
        <w:spacing w:after="160" w:line="259" w:lineRule="auto"/>
      </w:pPr>
      <w:r>
        <w:br w:type="page"/>
      </w:r>
    </w:p>
    <w:p w14:paraId="58103FF1" w14:textId="69588BD2" w:rsidR="00FA1DDD" w:rsidRDefault="00FC272D" w:rsidP="00BF7B39">
      <w:pPr>
        <w:pStyle w:val="Overskrift2"/>
      </w:pPr>
      <w:bookmarkStart w:id="15" w:name="_Toc238044496"/>
      <w:r>
        <w:lastRenderedPageBreak/>
        <w:t xml:space="preserve">Beskrivelse av avfallsfraksjonen og </w:t>
      </w:r>
      <w:r w:rsidR="005011D6">
        <w:t>sortering</w:t>
      </w:r>
      <w:bookmarkEnd w:id="15"/>
    </w:p>
    <w:p w14:paraId="1DE3E5C6" w14:textId="5B8F2E6A" w:rsidR="003D7BAE" w:rsidRDefault="003D7BAE" w:rsidP="005576D0">
      <w:pPr>
        <w:jc w:val="both"/>
      </w:pPr>
      <w:r w:rsidRPr="003D7BAE">
        <w:t>Avfallet i dette deloppdraget deles i to hovedkategorier:</w:t>
      </w:r>
    </w:p>
    <w:p w14:paraId="2B6EDB59" w14:textId="70E28A9E" w:rsidR="003D7BAE" w:rsidRPr="003D7BAE" w:rsidRDefault="003C7B8D" w:rsidP="0022210C">
      <w:pPr>
        <w:pStyle w:val="Listeavsnitt"/>
        <w:numPr>
          <w:ilvl w:val="0"/>
          <w:numId w:val="5"/>
        </w:numPr>
        <w:jc w:val="both"/>
      </w:pPr>
      <w:r>
        <w:t>Ruter som er farlig avfall – isolerglassruter med klorparafin (7158)</w:t>
      </w:r>
      <w:r w:rsidR="003D7BAE" w:rsidRPr="003D7BAE">
        <w:t xml:space="preserve"> </w:t>
      </w:r>
    </w:p>
    <w:p w14:paraId="56E1AC5D" w14:textId="3DDA1BAA" w:rsidR="003D7BAE" w:rsidRPr="003D7BAE" w:rsidRDefault="003C7B8D" w:rsidP="0022210C">
      <w:pPr>
        <w:pStyle w:val="Listeavsnitt"/>
        <w:numPr>
          <w:ilvl w:val="0"/>
          <w:numId w:val="5"/>
        </w:numPr>
        <w:jc w:val="both"/>
      </w:pPr>
      <w:r>
        <w:t>B</w:t>
      </w:r>
      <w:r w:rsidR="000D1A86">
        <w:t>landet vindusglass – ikke farlig avfall</w:t>
      </w:r>
    </w:p>
    <w:p w14:paraId="56FAF257" w14:textId="61B37689" w:rsidR="003D7BAE" w:rsidRPr="003D7BAE" w:rsidRDefault="004E39C0" w:rsidP="00450FC6">
      <w:r>
        <w:rPr>
          <w:noProof/>
        </w:rPr>
        <w:drawing>
          <wp:anchor distT="0" distB="0" distL="114300" distR="114300" simplePos="0" relativeHeight="251658253" behindDoc="0" locked="0" layoutInCell="1" allowOverlap="1" wp14:anchorId="05C38635" wp14:editId="0E75B22B">
            <wp:simplePos x="0" y="0"/>
            <wp:positionH relativeFrom="column">
              <wp:posOffset>3844290</wp:posOffset>
            </wp:positionH>
            <wp:positionV relativeFrom="paragraph">
              <wp:posOffset>139700</wp:posOffset>
            </wp:positionV>
            <wp:extent cx="2308225" cy="1633220"/>
            <wp:effectExtent l="0" t="5397" r="0" b="0"/>
            <wp:wrapSquare wrapText="bothSides"/>
            <wp:docPr id="1695033186" name="Plassholder for innhold 11" descr="Et bilde som inneholder tekst, skilt, tre, utendørs&#10;&#10;Automatisk generert beskrivelse">
              <a:extLst xmlns:a="http://schemas.openxmlformats.org/drawingml/2006/main">
                <a:ext uri="{FF2B5EF4-FFF2-40B4-BE49-F238E27FC236}">
                  <a16:creationId xmlns:a16="http://schemas.microsoft.com/office/drawing/2014/main" id="{FBC24E4F-1E6E-8E33-CD1B-0687C96B413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Plassholder for innhold 11" descr="Et bilde som inneholder tekst, skilt, tre, utendørs&#10;&#10;Automatisk generert beskrivelse">
                      <a:extLst>
                        <a:ext uri="{FF2B5EF4-FFF2-40B4-BE49-F238E27FC236}">
                          <a16:creationId xmlns:a16="http://schemas.microsoft.com/office/drawing/2014/main" id="{FBC24E4F-1E6E-8E33-CD1B-0687C96B4131}"/>
                        </a:ext>
                      </a:extLst>
                    </pic:cNvPr>
                    <pic:cNvPicPr>
                      <a:picLocks noGrp="1" noChangeAspect="1"/>
                    </pic:cNvPicPr>
                  </pic:nvPicPr>
                  <pic:blipFill rotWithShape="1">
                    <a:blip r:embed="rId23" cstate="print">
                      <a:extLst>
                        <a:ext uri="{28A0092B-C50C-407E-A947-70E740481C1C}">
                          <a14:useLocalDpi xmlns:a14="http://schemas.microsoft.com/office/drawing/2010/main" val="0"/>
                        </a:ext>
                      </a:extLst>
                    </a:blip>
                    <a:srcRect l="2921" t="8340" r="11656" b="11052"/>
                    <a:stretch>
                      <a:fillRect/>
                    </a:stretch>
                  </pic:blipFill>
                  <pic:spPr bwMode="auto">
                    <a:xfrm rot="5400000">
                      <a:off x="0" y="0"/>
                      <a:ext cx="2308225" cy="1633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D7BAE" w:rsidRPr="003D7BAE">
        <w:t xml:space="preserve">Sortering skjer i henhold til gjeldende </w:t>
      </w:r>
      <w:r w:rsidR="0006365B">
        <w:t>kriterier</w:t>
      </w:r>
      <w:r w:rsidR="00DD717A">
        <w:t xml:space="preserve">, med visuell inspeksjon for å bestemme årstall </w:t>
      </w:r>
      <w:r w:rsidR="00EF4FC0">
        <w:t xml:space="preserve">eller </w:t>
      </w:r>
      <w:r w:rsidR="005F1CE0">
        <w:t>perioden</w:t>
      </w:r>
      <w:r w:rsidR="00EF4FC0">
        <w:t xml:space="preserve"> vinduet er fra</w:t>
      </w:r>
      <w:r w:rsidR="003D7BAE" w:rsidRPr="003D7BAE">
        <w:t>. Avfallet sorteres etter type og lagres/stables på stativer. Kunder ved gjenvinningsstasjonene veiledes av kundeveiledere for å sikre korrekt sortering. Kundeveileder skal kontrollere alle isolerglassruter som plasseres på stativene. Etter kontroll skal vinduene merkes med etikett og, der det er mulig, produksjonsår</w:t>
      </w:r>
      <w:r>
        <w:t>. Se figur 7.</w:t>
      </w:r>
    </w:p>
    <w:p w14:paraId="742FCF51" w14:textId="101AD049" w:rsidR="003D7BAE" w:rsidRPr="003D7BAE" w:rsidRDefault="00853BD9" w:rsidP="005576D0">
      <w:pPr>
        <w:jc w:val="both"/>
      </w:pPr>
      <w:r>
        <w:rPr>
          <w:noProof/>
        </w:rPr>
        <mc:AlternateContent>
          <mc:Choice Requires="wps">
            <w:drawing>
              <wp:anchor distT="0" distB="0" distL="114300" distR="114300" simplePos="0" relativeHeight="251658261" behindDoc="0" locked="0" layoutInCell="1" allowOverlap="1" wp14:anchorId="2EDB0DE5" wp14:editId="6D984263">
                <wp:simplePos x="0" y="0"/>
                <wp:positionH relativeFrom="column">
                  <wp:posOffset>4142740</wp:posOffset>
                </wp:positionH>
                <wp:positionV relativeFrom="paragraph">
                  <wp:posOffset>137795</wp:posOffset>
                </wp:positionV>
                <wp:extent cx="1681480" cy="635"/>
                <wp:effectExtent l="0" t="0" r="0" b="0"/>
                <wp:wrapSquare wrapText="bothSides"/>
                <wp:docPr id="2105903631" name="Tekstboks 1"/>
                <wp:cNvGraphicFramePr/>
                <a:graphic xmlns:a="http://schemas.openxmlformats.org/drawingml/2006/main">
                  <a:graphicData uri="http://schemas.microsoft.com/office/word/2010/wordprocessingShape">
                    <wps:wsp>
                      <wps:cNvSpPr txBox="1"/>
                      <wps:spPr>
                        <a:xfrm>
                          <a:off x="0" y="0"/>
                          <a:ext cx="1681480" cy="635"/>
                        </a:xfrm>
                        <a:prstGeom prst="rect">
                          <a:avLst/>
                        </a:prstGeom>
                        <a:solidFill>
                          <a:prstClr val="white"/>
                        </a:solidFill>
                        <a:ln>
                          <a:noFill/>
                        </a:ln>
                      </wps:spPr>
                      <wps:txbx>
                        <w:txbxContent>
                          <w:p w14:paraId="42C3A743" w14:textId="67B6300E" w:rsidR="004E39C0" w:rsidRPr="005576D0" w:rsidRDefault="004E39C0" w:rsidP="005576D0">
                            <w:pPr>
                              <w:pStyle w:val="Bildetekst"/>
                              <w:jc w:val="center"/>
                              <w:rPr>
                                <w:rFonts w:eastAsiaTheme="minorHAnsi"/>
                                <w:noProof/>
                                <w:szCs w:val="16"/>
                                <w:lang w:eastAsia="en-US"/>
                              </w:rPr>
                            </w:pPr>
                            <w:r w:rsidRPr="005576D0">
                              <w:rPr>
                                <w:szCs w:val="16"/>
                              </w:rPr>
                              <w:t xml:space="preserve">Figur </w:t>
                            </w:r>
                            <w:r w:rsidR="007E79FA" w:rsidRPr="005576D0">
                              <w:rPr>
                                <w:szCs w:val="16"/>
                              </w:rPr>
                              <w:t>7</w:t>
                            </w:r>
                            <w:r w:rsidRPr="005576D0">
                              <w:rPr>
                                <w:szCs w:val="16"/>
                              </w:rPr>
                              <w:t xml:space="preserve"> - Merking av vinduer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2EDB0DE5" id="_x0000_s1033" type="#_x0000_t202" style="position:absolute;left:0;text-align:left;margin-left:326.2pt;margin-top:10.85pt;width:132.4pt;height:.0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" stroked="f">
                <v:textbox style="mso-fit-shape-to-text:t" inset="0,0,0,0">
                  <w:txbxContent>
                    <w:p w14:paraId="42C3A743" w14:textId="67B6300E" w:rsidR="004E39C0" w:rsidRPr="005576D0" w:rsidRDefault="004E39C0" w:rsidP="005576D0">
                      <w:pPr>
                        <w:pStyle w:val="Bildetekst"/>
                        <w:jc w:val="center"/>
                        <w:rPr>
                          <w:rFonts w:eastAsiaTheme="minorHAnsi"/>
                          <w:noProof/>
                          <w:szCs w:val="16"/>
                          <w:lang w:eastAsia="en-US"/>
                        </w:rPr>
                      </w:pPr>
                      <w:r w:rsidRPr="005576D0">
                        <w:rPr>
                          <w:szCs w:val="16"/>
                        </w:rPr>
                        <w:t xml:space="preserve">Figur </w:t>
                      </w:r>
                      <w:r w:rsidR="007E79FA" w:rsidRPr="005576D0">
                        <w:rPr>
                          <w:szCs w:val="16"/>
                        </w:rPr>
                        <w:t>7</w:t>
                      </w:r>
                      <w:r w:rsidRPr="005576D0">
                        <w:rPr>
                          <w:szCs w:val="16"/>
                        </w:rPr>
                        <w:t xml:space="preserve"> - Merking av vinduer</w:t>
                      </w:r>
                    </w:p>
                  </w:txbxContent>
                </v:textbox>
                <w10:wrap type="square"/>
              </v:shape>
            </w:pict>
          </mc:Fallback>
        </mc:AlternateContent>
      </w:r>
      <w:r w:rsidR="003D7BAE" w:rsidRPr="003D7BAE">
        <w:t>Vinduer fra Smestad gjenvinningsstasjon transporteres internt og inngår i mengdene fra Haraldrud. På Grønmo sorteres vinduene før de transporteres direkte til mottak og sluttbehandling. Avfallet deklareres ved den enkelte gjenvinningsstasjon.</w:t>
      </w:r>
    </w:p>
    <w:p w14:paraId="0C18D603" w14:textId="25A67A25" w:rsidR="003D7BAE" w:rsidRPr="008873AD" w:rsidRDefault="003D7BAE" w:rsidP="005576D0">
      <w:pPr>
        <w:jc w:val="both"/>
        <w:rPr>
          <w:strike/>
        </w:rPr>
      </w:pPr>
      <w:r w:rsidRPr="003D7BAE">
        <w:t xml:space="preserve">Fraksjonene kan inneholde mindre innslag av materialer som ikke er vindusglass, for eksempel pleksiglass og lignende materialer som visuelt kan forveksles med glass. </w:t>
      </w:r>
      <w:r w:rsidR="00C326BA">
        <w:t xml:space="preserve">Det kan </w:t>
      </w:r>
      <w:r w:rsidR="00C576F4">
        <w:t>forekomme</w:t>
      </w:r>
      <w:r w:rsidR="00E103D3">
        <w:t xml:space="preserve"> at </w:t>
      </w:r>
      <w:r w:rsidR="00C326BA">
        <w:t xml:space="preserve">vinduer som ikke </w:t>
      </w:r>
      <w:r w:rsidR="005F1CE0">
        <w:t>inneholder</w:t>
      </w:r>
      <w:r w:rsidR="00C326BA">
        <w:t xml:space="preserve"> farlig</w:t>
      </w:r>
      <w:r w:rsidR="00E103D3">
        <w:t>e</w:t>
      </w:r>
      <w:r w:rsidR="00C326BA">
        <w:t xml:space="preserve"> stoffer blir satt med </w:t>
      </w:r>
      <w:r w:rsidR="00C7136C">
        <w:t xml:space="preserve">vinduer som inneholder farlig stoff da </w:t>
      </w:r>
      <w:r w:rsidR="005F1CE0">
        <w:t>kundeveileder</w:t>
      </w:r>
      <w:r w:rsidR="00C7136C">
        <w:t xml:space="preserve"> ikke finner årstall. Da vil «Føre-var»-prinsippet bli benyttet</w:t>
      </w:r>
      <w:r w:rsidR="00DE62FE">
        <w:t>.</w:t>
      </w:r>
      <w:r w:rsidR="00C7136C">
        <w:t xml:space="preserve"> </w:t>
      </w:r>
    </w:p>
    <w:p w14:paraId="302B078E" w14:textId="3864BFE7" w:rsidR="00FF00DC" w:rsidRDefault="00814E27" w:rsidP="00FF00DC">
      <w:pPr>
        <w:pStyle w:val="Overskrift3"/>
      </w:pPr>
      <w:bookmarkStart w:id="16" w:name="_Toc238044497"/>
      <w:r>
        <w:rPr>
          <w:noProof/>
        </w:rPr>
        <w:drawing>
          <wp:anchor distT="0" distB="0" distL="114300" distR="114300" simplePos="0" relativeHeight="251658255" behindDoc="0" locked="0" layoutInCell="1" allowOverlap="1" wp14:anchorId="09E10555" wp14:editId="36448A64">
            <wp:simplePos x="0" y="0"/>
            <wp:positionH relativeFrom="column">
              <wp:posOffset>4093210</wp:posOffset>
            </wp:positionH>
            <wp:positionV relativeFrom="paragraph">
              <wp:posOffset>342265</wp:posOffset>
            </wp:positionV>
            <wp:extent cx="1926590" cy="1445895"/>
            <wp:effectExtent l="0" t="7303" r="9208" b="9207"/>
            <wp:wrapSquare wrapText="bothSides"/>
            <wp:docPr id="411283580"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1926590" cy="1445895"/>
                    </a:xfrm>
                    <a:prstGeom prst="rect">
                      <a:avLst/>
                    </a:prstGeom>
                    <a:noFill/>
                    <a:ln>
                      <a:noFill/>
                    </a:ln>
                  </pic:spPr>
                </pic:pic>
              </a:graphicData>
            </a:graphic>
            <wp14:sizeRelH relativeFrom="page">
              <wp14:pctWidth>0</wp14:pctWidth>
            </wp14:sizeRelH>
            <wp14:sizeRelV relativeFrom="page">
              <wp14:pctHeight>0</wp14:pctHeight>
            </wp14:sizeRelV>
          </wp:anchor>
        </w:drawing>
      </w:r>
      <w:r w:rsidR="00624093">
        <w:t xml:space="preserve">Ruter som er farlig avfall - </w:t>
      </w:r>
      <w:r w:rsidR="005B4BD4">
        <w:t>Isolerglassruter med klorparafin (7158)</w:t>
      </w:r>
      <w:bookmarkEnd w:id="16"/>
    </w:p>
    <w:p w14:paraId="27516B87" w14:textId="0B82A7AB" w:rsidR="002A3F36" w:rsidRPr="002A3F36" w:rsidRDefault="00853BD9" w:rsidP="00995F21">
      <w:r>
        <w:rPr>
          <w:noProof/>
        </w:rPr>
        <mc:AlternateContent>
          <mc:Choice Requires="wps">
            <w:drawing>
              <wp:anchor distT="0" distB="0" distL="114300" distR="114300" simplePos="0" relativeHeight="251658260" behindDoc="0" locked="0" layoutInCell="1" allowOverlap="1" wp14:anchorId="63E9A896" wp14:editId="450D6677">
                <wp:simplePos x="0" y="0"/>
                <wp:positionH relativeFrom="column">
                  <wp:posOffset>4353560</wp:posOffset>
                </wp:positionH>
                <wp:positionV relativeFrom="paragraph">
                  <wp:posOffset>1351915</wp:posOffset>
                </wp:positionV>
                <wp:extent cx="1428750" cy="635"/>
                <wp:effectExtent l="0" t="0" r="0" b="1270"/>
                <wp:wrapSquare wrapText="bothSides"/>
                <wp:docPr id="1559591137" name="Tekstboks 1"/>
                <wp:cNvGraphicFramePr/>
                <a:graphic xmlns:a="http://schemas.openxmlformats.org/drawingml/2006/main">
                  <a:graphicData uri="http://schemas.microsoft.com/office/word/2010/wordprocessingShape">
                    <wps:wsp>
                      <wps:cNvSpPr txBox="1"/>
                      <wps:spPr>
                        <a:xfrm>
                          <a:off x="0" y="0"/>
                          <a:ext cx="1428750" cy="635"/>
                        </a:xfrm>
                        <a:prstGeom prst="rect">
                          <a:avLst/>
                        </a:prstGeom>
                        <a:solidFill>
                          <a:prstClr val="white"/>
                        </a:solidFill>
                        <a:ln>
                          <a:noFill/>
                        </a:ln>
                      </wps:spPr>
                      <wps:txbx>
                        <w:txbxContent>
                          <w:p w14:paraId="4AE4EC76" w14:textId="77777777" w:rsidR="00853BD9" w:rsidRPr="00DB68E6" w:rsidRDefault="00853BD9" w:rsidP="00C802F8">
                            <w:pPr>
                              <w:pStyle w:val="Bildetekst"/>
                              <w:rPr>
                                <w:rFonts w:asciiTheme="majorHAnsi" w:hAnsiTheme="majorHAnsi"/>
                                <w:b/>
                                <w:noProof/>
                                <w:color w:val="000000" w:themeColor="text1"/>
                                <w:sz w:val="24"/>
                                <w:szCs w:val="24"/>
                                <w:lang w:eastAsia="en-US"/>
                              </w:rPr>
                            </w:pPr>
                            <w:r>
                              <w:t>Figur 8 - Dagens løsning for 7158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3E9A896" id="_x0000_s1034" type="#_x0000_t202" style="position:absolute;margin-left:342.8pt;margin-top:106.45pt;width:112.5pt;height:.0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" stroked="f">
                <v:textbox style="mso-fit-shape-to-text:t" inset="0,0,0,0">
                  <w:txbxContent>
                    <w:p w14:paraId="4AE4EC76" w14:textId="77777777" w:rsidR="00853BD9" w:rsidRPr="00DB68E6" w:rsidRDefault="00853BD9" w:rsidP="00C802F8">
                      <w:pPr>
                        <w:pStyle w:val="Bildetekst"/>
                        <w:rPr>
                          <w:rFonts w:asciiTheme="majorHAnsi" w:hAnsiTheme="majorHAnsi"/>
                          <w:b/>
                          <w:noProof/>
                          <w:color w:val="000000" w:themeColor="text1"/>
                          <w:sz w:val="24"/>
                          <w:szCs w:val="24"/>
                          <w:lang w:eastAsia="en-US"/>
                        </w:rPr>
                      </w:pPr>
                      <w:r>
                        <w:t>Figur 8 - Dagens løsning for 7158</w:t>
                      </w:r>
                    </w:p>
                  </w:txbxContent>
                </v:textbox>
                <w10:wrap type="square"/>
              </v:shape>
            </w:pict>
          </mc:Fallback>
        </mc:AlternateContent>
      </w:r>
      <w:r w:rsidR="002A3F36" w:rsidRPr="002A3F36">
        <w:t>Fraksjonen omfatter vinduer som inneholder klorparafiner i fugemassen, eller hvor det foreligger mistanke om dette basert på visuelle indikasjoner. Dette gjelder i hovedsak norskproduserte vinduer fra perioden 1975–1990, samt utenlandsproduserte vinduer fra perioden 1980–1990.</w:t>
      </w:r>
      <w:r w:rsidR="002A3F36">
        <w:t xml:space="preserve"> </w:t>
      </w:r>
      <w:r w:rsidR="002A3F36" w:rsidRPr="002A3F36">
        <w:t>Fraksjonen kan bestå av ruter med eller uten karm, samt knuste ruter.</w:t>
      </w:r>
      <w:r w:rsidR="002A3F36">
        <w:t xml:space="preserve"> </w:t>
      </w:r>
      <w:r w:rsidR="002A3F36" w:rsidRPr="002A3F36">
        <w:t>Isolerglassvinduer og dører som inneholder klorparafiner stables på stativer. Knust glass fra slike ruter samles i IBC-containere med tilpasset (oppskåret) lokk.</w:t>
      </w:r>
    </w:p>
    <w:p w14:paraId="222C5E24" w14:textId="3C8652D6" w:rsidR="005B4BD4" w:rsidRDefault="00E556E5" w:rsidP="005B4BD4">
      <w:pPr>
        <w:pStyle w:val="Overskrift3"/>
      </w:pPr>
      <w:bookmarkStart w:id="17" w:name="_Toc238044498"/>
      <w:r>
        <w:t xml:space="preserve">Blandet vindusglass - </w:t>
      </w:r>
      <w:r w:rsidR="00B35EB6">
        <w:t xml:space="preserve">ikke </w:t>
      </w:r>
      <w:r w:rsidR="00871DDD">
        <w:t>farlig</w:t>
      </w:r>
      <w:r w:rsidR="0096450B">
        <w:t xml:space="preserve"> avfall</w:t>
      </w:r>
      <w:bookmarkEnd w:id="17"/>
      <w:r w:rsidR="00B35EB6">
        <w:t xml:space="preserve"> </w:t>
      </w:r>
    </w:p>
    <w:p w14:paraId="73E17EC8" w14:textId="5D25DA1A" w:rsidR="00C962D4" w:rsidRDefault="00BD4C60" w:rsidP="00DC060C">
      <w:pPr>
        <w:jc w:val="both"/>
      </w:pPr>
      <w:r>
        <w:t>F</w:t>
      </w:r>
      <w:r w:rsidR="00C962D4">
        <w:t xml:space="preserve">raksjonen «blandet vindusglass – ikke farlig avfall» omfatter isolerglassvinduer og glassruter som ikke er klassifisert som farlig avfall, da innholdet av stoffer i fugemassen ikke overstiger gjeldende grenseverdier. Fraksjonen inkluderer isolerglassruter produsert etter 1990, </w:t>
      </w:r>
      <w:proofErr w:type="spellStart"/>
      <w:r w:rsidR="00C962D4">
        <w:t>termopanevinduer</w:t>
      </w:r>
      <w:proofErr w:type="spellEnd"/>
      <w:r w:rsidR="00C962D4">
        <w:t xml:space="preserve"> samt vinduer og dører med planglass (enkeltglass).</w:t>
      </w:r>
    </w:p>
    <w:p w14:paraId="47765C30" w14:textId="568E139D" w:rsidR="00E85757" w:rsidRPr="00E85757" w:rsidRDefault="00E85757" w:rsidP="00DC060C">
      <w:pPr>
        <w:jc w:val="both"/>
      </w:pPr>
      <w:r w:rsidRPr="00E85757">
        <w:t xml:space="preserve">Oppdragsgiver har valgt å samle disse avfallstypene under én overordnet fraksjon, men gjennomfører samtidig en intern sortering for å sikre bedre håndtering og materialutnyttelse. Isolerglassruter uten farlige stoffer (inkludert ruter produsert etter 1990 og </w:t>
      </w:r>
      <w:proofErr w:type="spellStart"/>
      <w:r w:rsidRPr="00E85757">
        <w:t>termopanevinduer</w:t>
      </w:r>
      <w:proofErr w:type="spellEnd"/>
      <w:r w:rsidRPr="00E85757">
        <w:t xml:space="preserve">) </w:t>
      </w:r>
      <w:r w:rsidRPr="00E85757">
        <w:lastRenderedPageBreak/>
        <w:t>sorteres og lagres samlet på egne stativer, mens planglass (enkeltglass) sorteres og lagres separat på egne stativer.</w:t>
      </w:r>
    </w:p>
    <w:p w14:paraId="22BB6F90" w14:textId="5913154E" w:rsidR="00E85757" w:rsidRPr="00E85757" w:rsidRDefault="00E85757" w:rsidP="00DC060C">
      <w:pPr>
        <w:jc w:val="both"/>
      </w:pPr>
      <w:r w:rsidRPr="00E85757">
        <w:t>Denne inndelingen opprettholdes for å sikre kontroll med avfallsstrømmene, samt for å legge til rette for mest mulig hensiktsmessig videre behandling og materialgjenvinning. Oppdragsgiver ønsker å videreføre dagens praksis med slik differensiert sortering innenfor fraksjonen.</w:t>
      </w:r>
    </w:p>
    <w:p w14:paraId="0BB39DCA" w14:textId="602BD0AF" w:rsidR="00E85757" w:rsidRDefault="00C802F8" w:rsidP="00DC060C">
      <w:pPr>
        <w:jc w:val="both"/>
      </w:pPr>
      <w:r>
        <w:rPr>
          <w:noProof/>
        </w:rPr>
        <mc:AlternateContent>
          <mc:Choice Requires="wpg">
            <w:drawing>
              <wp:anchor distT="0" distB="0" distL="114300" distR="114300" simplePos="0" relativeHeight="251658256" behindDoc="0" locked="0" layoutInCell="1" allowOverlap="1" wp14:anchorId="434ED041" wp14:editId="06E7677E">
                <wp:simplePos x="0" y="0"/>
                <wp:positionH relativeFrom="margin">
                  <wp:posOffset>1029335</wp:posOffset>
                </wp:positionH>
                <wp:positionV relativeFrom="margin">
                  <wp:posOffset>2030730</wp:posOffset>
                </wp:positionV>
                <wp:extent cx="3303270" cy="1706880"/>
                <wp:effectExtent l="0" t="0" r="0" b="7620"/>
                <wp:wrapSquare wrapText="bothSides"/>
                <wp:docPr id="1290661138" name="Gruppe 7"/>
                <wp:cNvGraphicFramePr/>
                <a:graphic xmlns:a="http://schemas.openxmlformats.org/drawingml/2006/main">
                  <a:graphicData uri="http://schemas.microsoft.com/office/word/2010/wordprocessingGroup">
                    <wpg:wgp>
                      <wpg:cNvGrpSpPr/>
                      <wpg:grpSpPr>
                        <a:xfrm>
                          <a:off x="0" y="0"/>
                          <a:ext cx="3303270" cy="1706880"/>
                          <a:chOff x="0" y="0"/>
                          <a:chExt cx="4929161" cy="2548521"/>
                        </a:xfrm>
                      </wpg:grpSpPr>
                      <pic:pic xmlns:pic="http://schemas.openxmlformats.org/drawingml/2006/picture">
                        <pic:nvPicPr>
                          <pic:cNvPr id="964065543" name="Bilde 5"/>
                          <pic:cNvPicPr>
                            <a:picLocks noChangeAspect="1"/>
                          </pic:cNvPicPr>
                        </pic:nvPicPr>
                        <pic:blipFill rotWithShape="1">
                          <a:blip r:embed="rId25" cstate="print">
                            <a:extLst>
                              <a:ext uri="{28A0092B-C50C-407E-A947-70E740481C1C}">
                                <a14:useLocalDpi xmlns:a14="http://schemas.microsoft.com/office/drawing/2010/main" val="0"/>
                              </a:ext>
                            </a:extLst>
                          </a:blip>
                          <a:srcRect l="10074" t="10845" r="19095"/>
                          <a:stretch>
                            <a:fillRect/>
                          </a:stretch>
                        </pic:blipFill>
                        <pic:spPr bwMode="auto">
                          <a:xfrm rot="5400000">
                            <a:off x="2452661" y="72021"/>
                            <a:ext cx="2547620" cy="24053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795577410" name="Bilde 6"/>
                          <pic:cNvPicPr>
                            <a:picLocks noChangeAspect="1"/>
                          </pic:cNvPicPr>
                        </pic:nvPicPr>
                        <pic:blipFill rotWithShape="1">
                          <a:blip r:embed="rId26">
                            <a:extLst>
                              <a:ext uri="{28A0092B-C50C-407E-A947-70E740481C1C}">
                                <a14:useLocalDpi xmlns:a14="http://schemas.microsoft.com/office/drawing/2010/main" val="0"/>
                              </a:ext>
                            </a:extLst>
                          </a:blip>
                          <a:srcRect r="24437"/>
                          <a:stretch>
                            <a:fillRect/>
                          </a:stretch>
                        </pic:blipFill>
                        <pic:spPr bwMode="auto">
                          <a:xfrm rot="5400000">
                            <a:off x="-4445" y="4445"/>
                            <a:ext cx="2547620" cy="253873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16="http://schemas.microsoft.com/office/drawing/2014/main" xmlns:c="http://schemas.openxmlformats.org/drawingml/2006/chart">
            <w:pict w14:anchorId="3A101DA2">
              <v:group id="Gruppe 7" style="position:absolute;margin-left:81.05pt;margin-top:159.9pt;width:260.1pt;height:134.4pt;z-index:251658256;mso-position-horizontal-relative:margin;mso-position-vertical-relative:margin;mso-width-relative:margin;mso-height-relative:margin" coordsize="49291,25485" o:spid="_x0000_s1026" w14:anchorId="38B9A15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">
                <v:shape id="Bilde 5" style="position:absolute;left:24526;top:720;width:25476;height:24054;rotation:9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">
                  <v:imagedata cropleft="6602f" croptop="7107f" cropright="12514f" o:title="" r:id="rId27"/>
                </v:shape>
                <v:shape id="Bilde 6" style="position:absolute;left:-44;top:44;width:25476;height:25387;rotation:9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">
                  <v:imagedata cropright="16015f" o:title="" r:id="rId28"/>
                </v:shape>
                <w10:wrap type="square" anchorx="margin" anchory="margin"/>
              </v:group>
            </w:pict>
          </mc:Fallback>
        </mc:AlternateContent>
      </w:r>
      <w:r w:rsidR="00E85757" w:rsidRPr="00E85757">
        <w:t>Vinduer og dører med planglass samles på stativer, mens knust glass håndteres i oppkuttede IBC-containere.</w:t>
      </w:r>
      <w:r w:rsidR="00440255">
        <w:t xml:space="preserve"> </w:t>
      </w:r>
      <w:r w:rsidR="00440255" w:rsidRPr="00E85757">
        <w:t>Glass og metall</w:t>
      </w:r>
      <w:r w:rsidR="00440255">
        <w:t xml:space="preserve"> går til</w:t>
      </w:r>
      <w:r w:rsidR="00440255" w:rsidRPr="00E85757">
        <w:t xml:space="preserve"> materialgjenvinn</w:t>
      </w:r>
      <w:r w:rsidR="00440255">
        <w:t xml:space="preserve">ing </w:t>
      </w:r>
      <w:r w:rsidR="00440255" w:rsidRPr="00E85757">
        <w:t>der dette er teknisk og miljømessig forsvarlig</w:t>
      </w:r>
      <w:r w:rsidR="00440255">
        <w:t>.</w:t>
      </w:r>
    </w:p>
    <w:p w14:paraId="458EDF17" w14:textId="2512E018" w:rsidR="003D6645" w:rsidRDefault="003D6645" w:rsidP="00E85757"/>
    <w:p w14:paraId="552636AE" w14:textId="390DCFAA" w:rsidR="003D6645" w:rsidRDefault="003D6645" w:rsidP="00E85757"/>
    <w:p w14:paraId="5D26CAE1" w14:textId="77777777" w:rsidR="003D6645" w:rsidRDefault="003D6645" w:rsidP="00E85757"/>
    <w:p w14:paraId="57F88485" w14:textId="15312FC3" w:rsidR="003D6645" w:rsidRPr="00E85757" w:rsidRDefault="003D6645" w:rsidP="00E85757"/>
    <w:bookmarkStart w:id="18" w:name="_Toc224745085"/>
    <w:p w14:paraId="33FDE0F6" w14:textId="54C3C1FC" w:rsidR="00DF0D6E" w:rsidRDefault="00DF0D6E" w:rsidP="00E85757">
      <w:r>
        <w:rPr>
          <w:noProof/>
        </w:rPr>
        <mc:AlternateContent>
          <mc:Choice Requires="wps">
            <w:drawing>
              <wp:anchor distT="0" distB="0" distL="114300" distR="114300" simplePos="0" relativeHeight="251658257" behindDoc="0" locked="0" layoutInCell="1" allowOverlap="1" wp14:anchorId="58424D7B" wp14:editId="440B23A8">
                <wp:simplePos x="0" y="0"/>
                <wp:positionH relativeFrom="column">
                  <wp:posOffset>1048385</wp:posOffset>
                </wp:positionH>
                <wp:positionV relativeFrom="paragraph">
                  <wp:posOffset>168307</wp:posOffset>
                </wp:positionV>
                <wp:extent cx="3303270" cy="635"/>
                <wp:effectExtent l="0" t="0" r="0" b="0"/>
                <wp:wrapSquare wrapText="bothSides"/>
                <wp:docPr id="212673763" name="Tekstboks 1"/>
                <wp:cNvGraphicFramePr/>
                <a:graphic xmlns:a="http://schemas.openxmlformats.org/drawingml/2006/main">
                  <a:graphicData uri="http://schemas.microsoft.com/office/word/2010/wordprocessingShape">
                    <wps:wsp>
                      <wps:cNvSpPr txBox="1"/>
                      <wps:spPr>
                        <a:xfrm>
                          <a:off x="0" y="0"/>
                          <a:ext cx="3303270" cy="635"/>
                        </a:xfrm>
                        <a:prstGeom prst="rect">
                          <a:avLst/>
                        </a:prstGeom>
                        <a:solidFill>
                          <a:prstClr val="white"/>
                        </a:solidFill>
                        <a:ln>
                          <a:noFill/>
                        </a:ln>
                      </wps:spPr>
                      <wps:txbx>
                        <w:txbxContent>
                          <w:p w14:paraId="3E1FB45D" w14:textId="37134F0F" w:rsidR="003D6645" w:rsidRPr="00A22F9C" w:rsidRDefault="003D6645" w:rsidP="003D6645">
                            <w:pPr>
                              <w:pStyle w:val="Bildetekst"/>
                              <w:rPr>
                                <w:rFonts w:eastAsiaTheme="minorHAnsi"/>
                                <w:noProof/>
                                <w:szCs w:val="22"/>
                                <w:lang w:eastAsia="en-US"/>
                              </w:rPr>
                            </w:pPr>
                            <w:r>
                              <w:t xml:space="preserve">Figur </w:t>
                            </w:r>
                            <w:r w:rsidR="007E79FA">
                              <w:t>9</w:t>
                            </w:r>
                            <w:r>
                              <w:t xml:space="preserve"> - Oppsamlingsenheter for planglass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8424D7B" id="_x0000_s1035" type="#_x0000_t202" style="position:absolute;margin-left:82.55pt;margin-top:13.25pt;width:260.1pt;height:.05pt;z-index:2516582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" stroked="f">
                <v:textbox style="mso-fit-shape-to-text:t" inset="0,0,0,0">
                  <w:txbxContent>
                    <w:p w14:paraId="3E1FB45D" w14:textId="37134F0F" w:rsidR="003D6645" w:rsidRPr="00A22F9C" w:rsidRDefault="003D6645" w:rsidP="003D6645">
                      <w:pPr>
                        <w:pStyle w:val="Bildetekst"/>
                        <w:rPr>
                          <w:rFonts w:eastAsiaTheme="minorHAnsi"/>
                          <w:noProof/>
                          <w:szCs w:val="22"/>
                          <w:lang w:eastAsia="en-US"/>
                        </w:rPr>
                      </w:pPr>
                      <w:r>
                        <w:t xml:space="preserve">Figur </w:t>
                      </w:r>
                      <w:r w:rsidR="007E79FA">
                        <w:t>9</w:t>
                      </w:r>
                      <w:r>
                        <w:t xml:space="preserve"> - Oppsamlingsenheter for planglass</w:t>
                      </w:r>
                    </w:p>
                  </w:txbxContent>
                </v:textbox>
                <w10:wrap type="square"/>
              </v:shape>
            </w:pict>
          </mc:Fallback>
        </mc:AlternateContent>
      </w:r>
    </w:p>
    <w:p w14:paraId="455DD023" w14:textId="77777777" w:rsidR="00DF0D6E" w:rsidRPr="00E85757" w:rsidRDefault="00DF0D6E" w:rsidP="00E85757"/>
    <w:p w14:paraId="45EDBBF3" w14:textId="0FD6F13B" w:rsidR="00FA1DDD" w:rsidRPr="00FA1DDD" w:rsidRDefault="00FA1DDD" w:rsidP="00FA1DDD">
      <w:pPr>
        <w:pStyle w:val="Overskrift1"/>
      </w:pPr>
      <w:bookmarkStart w:id="19" w:name="_Toc238044499"/>
      <w:r w:rsidRPr="00FA1DDD">
        <w:t xml:space="preserve">Krav til </w:t>
      </w:r>
      <w:bookmarkEnd w:id="18"/>
      <w:r w:rsidR="00861929">
        <w:t>Leverandør</w:t>
      </w:r>
      <w:bookmarkEnd w:id="19"/>
    </w:p>
    <w:p w14:paraId="78AC309B" w14:textId="0E4461B3" w:rsidR="00DE5613" w:rsidRPr="00DE5613" w:rsidRDefault="00DE5613" w:rsidP="00DC060C">
      <w:pPr>
        <w:jc w:val="both"/>
      </w:pPr>
      <w:r w:rsidRPr="00DE5613">
        <w:t>Leverandøren skal oppfylle samtlige krav som kommer frem av denne kravspesifikasjonen. For hvert delavsnitt er det angitt hvilke dokumentasjonskrav som gjelder.</w:t>
      </w:r>
    </w:p>
    <w:p w14:paraId="04736D57" w14:textId="6BC7AB1F" w:rsidR="00DE5613" w:rsidRPr="00DE5613" w:rsidRDefault="00DE5613" w:rsidP="00DC060C">
      <w:pPr>
        <w:jc w:val="both"/>
      </w:pPr>
      <w:r w:rsidRPr="00DE5613">
        <w:t xml:space="preserve">Oversikt over dokumentasjon som skal leveres, inkludert ønsket navn på vedleggene, </w:t>
      </w:r>
      <w:proofErr w:type="gramStart"/>
      <w:r w:rsidRPr="00DE5613">
        <w:t>fremgår</w:t>
      </w:r>
      <w:proofErr w:type="gramEnd"/>
      <w:r w:rsidRPr="00DE5613">
        <w:t xml:space="preserve"> av tabellen i del 3.</w:t>
      </w:r>
      <w:r>
        <w:t xml:space="preserve"> </w:t>
      </w:r>
      <w:r w:rsidRPr="00DE5613">
        <w:t>Dokumentasjonen skal tydelig beskrive hvordan kravene oppfylles, slik at Oppdragsgiver kan vurdere Leverandørens kompetanse, kapasitet og evne til å gjennomføre oppdraget i henhold til kravspesifikasjonen.</w:t>
      </w:r>
    </w:p>
    <w:p w14:paraId="5B365EB3" w14:textId="77777777" w:rsidR="00DE5613" w:rsidRPr="00DE5613" w:rsidRDefault="00DE5613" w:rsidP="00DC060C">
      <w:pPr>
        <w:jc w:val="both"/>
      </w:pPr>
      <w:r w:rsidRPr="00DE5613">
        <w:t>Dersom Leverandøren har kommentarer eller presiseringer knyttet til kravene eller innsendt dokumentasjon, kan dette også oppgis i de aktuelle besvarelsene eller vedleggene.</w:t>
      </w:r>
    </w:p>
    <w:p w14:paraId="4ED0DDA4" w14:textId="0306E684" w:rsidR="002C0D25" w:rsidRDefault="00370D36" w:rsidP="00FA1DDD">
      <w:pPr>
        <w:pStyle w:val="Overskrift2"/>
      </w:pPr>
      <w:bookmarkStart w:id="20" w:name="_Toc238044500"/>
      <w:r>
        <w:t>Generelle krav</w:t>
      </w:r>
      <w:bookmarkEnd w:id="20"/>
    </w:p>
    <w:p w14:paraId="30A1DCB5" w14:textId="641A0237" w:rsidR="00370D36" w:rsidRDefault="00861929" w:rsidP="00DC060C">
      <w:pPr>
        <w:jc w:val="both"/>
      </w:pPr>
      <w:r>
        <w:t>Leverandør</w:t>
      </w:r>
      <w:r w:rsidR="00CB1BE5" w:rsidRPr="00CB1BE5">
        <w:t xml:space="preserve">en skal til enhver tid etterleve gjeldende lover og forskrifter, herunder forskrift om gjenvinning og behandling av avfall (avfallsforskriften). </w:t>
      </w:r>
      <w:r>
        <w:t>Leverandør</w:t>
      </w:r>
      <w:r w:rsidR="00CB1BE5" w:rsidRPr="00CB1BE5">
        <w:t>en skal sikre at alle tjenester som leveres under kontrakten utføres i samsvar med gjeldende myndighetskrav.</w:t>
      </w:r>
    </w:p>
    <w:p w14:paraId="76EFBF3D" w14:textId="77777777" w:rsidR="009B17F1" w:rsidRDefault="009B17F1" w:rsidP="00DC060C">
      <w:pPr>
        <w:jc w:val="both"/>
      </w:pPr>
    </w:p>
    <w:p w14:paraId="5C707449" w14:textId="77777777" w:rsidR="009B17F1" w:rsidRDefault="009B17F1" w:rsidP="00DC060C">
      <w:pPr>
        <w:jc w:val="both"/>
      </w:pPr>
    </w:p>
    <w:p w14:paraId="556D0813" w14:textId="77777777" w:rsidR="009B17F1" w:rsidRDefault="009B17F1" w:rsidP="00DC060C">
      <w:pPr>
        <w:jc w:val="both"/>
      </w:pPr>
    </w:p>
    <w:p w14:paraId="64EF62D1" w14:textId="1256B664" w:rsidR="00416361" w:rsidRDefault="00416361" w:rsidP="00996330">
      <w:pPr>
        <w:pStyle w:val="Overskrift2"/>
      </w:pPr>
      <w:bookmarkStart w:id="21" w:name="_Toc238044501"/>
      <w:r>
        <w:lastRenderedPageBreak/>
        <w:t>Krav til transport av avfallet</w:t>
      </w:r>
      <w:bookmarkEnd w:id="21"/>
    </w:p>
    <w:p w14:paraId="212936AD" w14:textId="4E49955D" w:rsidR="002E5BDC" w:rsidRDefault="002E5BDC" w:rsidP="00DC060C">
      <w:pPr>
        <w:jc w:val="both"/>
      </w:pPr>
      <w:r w:rsidRPr="002E5BDC">
        <w:t xml:space="preserve">Kjøretøyene skal veies både før og etter lasting av vinduer for å dokumentere transportert mengde. Vinduene skal hentes fra følgende to mottak: </w:t>
      </w:r>
    </w:p>
    <w:p w14:paraId="09E449AC" w14:textId="77777777" w:rsidR="002E5BDC" w:rsidRDefault="002E5BDC" w:rsidP="0022210C">
      <w:pPr>
        <w:pStyle w:val="Listeavsnitt"/>
        <w:numPr>
          <w:ilvl w:val="0"/>
          <w:numId w:val="6"/>
        </w:numPr>
        <w:jc w:val="both"/>
      </w:pPr>
      <w:r w:rsidRPr="002E5BDC">
        <w:t>Grønmo gjenvinningsstasjon</w:t>
      </w:r>
    </w:p>
    <w:p w14:paraId="1C251A8F" w14:textId="4D2999E6" w:rsidR="002E5BDC" w:rsidRPr="002E5BDC" w:rsidRDefault="002E5BDC" w:rsidP="0022210C">
      <w:pPr>
        <w:pStyle w:val="Listeavsnitt"/>
        <w:numPr>
          <w:ilvl w:val="0"/>
          <w:numId w:val="6"/>
        </w:numPr>
        <w:jc w:val="both"/>
        <w:rPr>
          <w:strike/>
        </w:rPr>
      </w:pPr>
      <w:r>
        <w:t>Logistikksenteret for farlig avfall</w:t>
      </w:r>
      <w:r w:rsidR="7BC62E92">
        <w:t xml:space="preserve"> </w:t>
      </w:r>
    </w:p>
    <w:p w14:paraId="44B588DC" w14:textId="5EAF053E" w:rsidR="002E0D86" w:rsidRPr="002E5BDC" w:rsidRDefault="002E5BDC" w:rsidP="005D1C9C">
      <w:pPr>
        <w:rPr>
          <w:strike/>
        </w:rPr>
      </w:pPr>
      <w:r w:rsidRPr="002E5BDC">
        <w:t xml:space="preserve">Ved henting fra begge mottakene skal </w:t>
      </w:r>
      <w:r w:rsidR="00861929">
        <w:t>Leverandør</w:t>
      </w:r>
      <w:r w:rsidRPr="002E5BDC">
        <w:t xml:space="preserve"> selv sørge for opplasting av vinduene på eget kjøretøy. Oppdragsgiver kan ved behov tilby utlån av truck til dette formålet, forutsatt at fører har nødvendig og spesifikk opplæring for bruk av den aktuelle trucken.</w:t>
      </w:r>
      <w:r>
        <w:br/>
      </w:r>
    </w:p>
    <w:p w14:paraId="29A98496" w14:textId="385A0874" w:rsidR="009F38C8" w:rsidRDefault="006B5E74" w:rsidP="009F38C8">
      <w:pPr>
        <w:pStyle w:val="Overskrift3"/>
      </w:pPr>
      <w:bookmarkStart w:id="22" w:name="_Toc238044502"/>
      <w:r>
        <w:t>Organisering av transport</w:t>
      </w:r>
      <w:bookmarkEnd w:id="22"/>
    </w:p>
    <w:p w14:paraId="376D3738" w14:textId="77777777" w:rsidR="00B91C07" w:rsidRDefault="002664B9" w:rsidP="003F43A1">
      <w:r>
        <w:t xml:space="preserve">Hentedager avtales mellom </w:t>
      </w:r>
      <w:r w:rsidR="00E87D0A">
        <w:t>O</w:t>
      </w:r>
      <w:r w:rsidR="001F1B1B">
        <w:t>ppdragsgiver</w:t>
      </w:r>
      <w:r>
        <w:t xml:space="preserve"> og </w:t>
      </w:r>
      <w:r w:rsidR="00861929">
        <w:t>Leverandør</w:t>
      </w:r>
      <w:r>
        <w:t xml:space="preserve"> etter inngåel</w:t>
      </w:r>
      <w:r w:rsidR="002E0D86">
        <w:t>se</w:t>
      </w:r>
      <w:r>
        <w:t xml:space="preserve"> av kontrakt.</w:t>
      </w:r>
      <w:r w:rsidR="00CD27FE">
        <w:t xml:space="preserve"> Oppdragsgiver krever at dette </w:t>
      </w:r>
      <w:r w:rsidR="00FE75DE">
        <w:t xml:space="preserve">skjer </w:t>
      </w:r>
      <w:r w:rsidR="006B592A">
        <w:t>på faste avt</w:t>
      </w:r>
      <w:r w:rsidR="00B51AFF">
        <w:t>alte ukedager</w:t>
      </w:r>
      <w:r w:rsidR="006B5E74">
        <w:t>.</w:t>
      </w:r>
    </w:p>
    <w:p w14:paraId="2141CF97" w14:textId="39B4BAC5" w:rsidR="009F38C8" w:rsidRDefault="00E34CD7" w:rsidP="00DC060C">
      <w:pPr>
        <w:jc w:val="both"/>
      </w:pPr>
      <w:r>
        <w:t>Leverandør forplikter seg til å ha</w:t>
      </w:r>
      <w:r w:rsidR="006C4F87">
        <w:t xml:space="preserve"> høyest mulig fyllingsgrad </w:t>
      </w:r>
      <w:r w:rsidR="0059698E">
        <w:t>på kjøretøyet, eventuelt</w:t>
      </w:r>
      <w:r w:rsidR="006C4F87">
        <w:t xml:space="preserve"> ved </w:t>
      </w:r>
      <w:r w:rsidR="0059698E">
        <w:t>å ta med seg</w:t>
      </w:r>
      <w:r>
        <w:t xml:space="preserve"> flere ulike vindusfraksjoner på samme kjøretøy. </w:t>
      </w:r>
    </w:p>
    <w:p w14:paraId="01313DA9" w14:textId="38C3F27D" w:rsidR="002E5FFC" w:rsidRDefault="25A7D159" w:rsidP="002E5FFC">
      <w:pPr>
        <w:pStyle w:val="Overskrift3"/>
      </w:pPr>
      <w:bookmarkStart w:id="23" w:name="_Toc238044503"/>
      <w:r>
        <w:t>Krav til kjøretøy</w:t>
      </w:r>
      <w:bookmarkEnd w:id="23"/>
    </w:p>
    <w:p w14:paraId="6DFA19E3" w14:textId="6B54565A" w:rsidR="002E5FFC" w:rsidRDefault="00C6005C" w:rsidP="00A8232D">
      <w:r w:rsidRPr="00C6005C">
        <w:t xml:space="preserve">Kjøretøy som benyttes til oppdrag etter denne avtalen innenfor Oslo </w:t>
      </w:r>
      <w:r>
        <w:t>grenser</w:t>
      </w:r>
      <w:r w:rsidRPr="00C6005C">
        <w:t>, skal være nullutslippskjøretøy eller drives med biogass.</w:t>
      </w:r>
      <w:r>
        <w:t xml:space="preserve"> </w:t>
      </w:r>
      <w:r w:rsidR="5350D57A">
        <w:t xml:space="preserve">Det er ikke tilstrekkelig med </w:t>
      </w:r>
      <w:r w:rsidR="66EDC36C">
        <w:t>diesel</w:t>
      </w:r>
      <w:r w:rsidR="5350D57A">
        <w:t xml:space="preserve"> </w:t>
      </w:r>
      <w:r w:rsidR="66EDC36C">
        <w:t>iblandet</w:t>
      </w:r>
      <w:r w:rsidR="5350D57A">
        <w:t xml:space="preserve"> </w:t>
      </w:r>
      <w:r w:rsidR="66EDC36C">
        <w:t>biodrivstoff</w:t>
      </w:r>
      <w:r w:rsidR="67AD33D3">
        <w:t>et</w:t>
      </w:r>
      <w:r w:rsidR="5350D57A">
        <w:t xml:space="preserve">. </w:t>
      </w:r>
      <w:r w:rsidR="511E1083">
        <w:t>Leverandør</w:t>
      </w:r>
      <w:r w:rsidR="66EDC36C">
        <w:t>en</w:t>
      </w:r>
      <w:r w:rsidR="04238312">
        <w:t xml:space="preserve"> skal også ha beredskaps</w:t>
      </w:r>
      <w:r w:rsidR="66EDC36C">
        <w:t>kjøretøy</w:t>
      </w:r>
      <w:r w:rsidR="04238312">
        <w:t xml:space="preserve"> i tilfelle </w:t>
      </w:r>
      <w:r w:rsidR="66EDC36C">
        <w:t>driftsstans</w:t>
      </w:r>
      <w:r w:rsidR="04238312">
        <w:t>. Det kreve</w:t>
      </w:r>
      <w:r w:rsidR="23BBA357">
        <w:t>s</w:t>
      </w:r>
      <w:r w:rsidR="04238312">
        <w:t xml:space="preserve"> også at </w:t>
      </w:r>
      <w:r w:rsidR="23BBA357">
        <w:t>disse</w:t>
      </w:r>
      <w:r w:rsidR="04238312">
        <w:t xml:space="preserve"> kjøretøye</w:t>
      </w:r>
      <w:r w:rsidR="23BBA357">
        <w:t>ne</w:t>
      </w:r>
      <w:r w:rsidR="04238312">
        <w:t xml:space="preserve"> oppfyller samme krav som </w:t>
      </w:r>
      <w:r w:rsidR="4E971D66">
        <w:t>opprinnelig kjøretøy</w:t>
      </w:r>
      <w:r w:rsidR="66EDC36C">
        <w:t xml:space="preserve">. </w:t>
      </w:r>
    </w:p>
    <w:p w14:paraId="125EA75D" w14:textId="470B1886" w:rsidR="00456CA0" w:rsidRDefault="00456CA0" w:rsidP="00456CA0">
      <w:pPr>
        <w:pStyle w:val="Overskrift3"/>
      </w:pPr>
      <w:bookmarkStart w:id="24" w:name="_Toc238044504"/>
      <w:r>
        <w:t>Krav til personell/sjåfør</w:t>
      </w:r>
      <w:bookmarkEnd w:id="24"/>
    </w:p>
    <w:p w14:paraId="0E775265" w14:textId="7AAD2840" w:rsidR="007E22F5" w:rsidRPr="007E22F5" w:rsidRDefault="007E22F5" w:rsidP="00DC060C">
      <w:pPr>
        <w:jc w:val="both"/>
      </w:pPr>
      <w:r w:rsidRPr="007E22F5">
        <w:t xml:space="preserve">Sjåfører skal beherske norsk (skandinavisk) eller engelsk, både muntlig og skriftlig. </w:t>
      </w:r>
      <w:r w:rsidR="00861929">
        <w:t>Leverandør</w:t>
      </w:r>
      <w:r w:rsidRPr="007E22F5">
        <w:t>en har ansvar for at sjåførene har tilstrekkelig kompetanse til å forstå transportdokumenter og annen informasjon på norsk, samt at kommunikasjonen mellom ansatte og sjåfører fungerer slik at instrukser og prosedyrer blir forstått.</w:t>
      </w:r>
    </w:p>
    <w:p w14:paraId="12A0AEA2" w14:textId="1AC1F092" w:rsidR="007E22F5" w:rsidRPr="007E22F5" w:rsidRDefault="007E22F5" w:rsidP="00DC060C">
      <w:pPr>
        <w:jc w:val="both"/>
      </w:pPr>
      <w:r w:rsidRPr="007E22F5">
        <w:t xml:space="preserve">Sjåfører som skal laste avfall og benytte truck tilhørende </w:t>
      </w:r>
      <w:r w:rsidR="0029588B">
        <w:t>Oppdragsgiver</w:t>
      </w:r>
      <w:r w:rsidRPr="007E22F5">
        <w:t xml:space="preserve">, må på forespørsel kunne dokumentere gyldig førerbevis. Før oppstart skal de også gjennomføre nødvendig </w:t>
      </w:r>
      <w:r w:rsidR="009B3BF0">
        <w:t>utstyrsspesifikk opplæring</w:t>
      </w:r>
      <w:r w:rsidRPr="007E22F5">
        <w:t xml:space="preserve">. Videre skal alle sjåfører gjennomgå opplæring i sikkerhetsrutiner ved anlegget </w:t>
      </w:r>
      <w:r w:rsidR="00573977">
        <w:t>avfallet skal hentes fra</w:t>
      </w:r>
      <w:r w:rsidRPr="007E22F5">
        <w:t xml:space="preserve"> og signere på at disse er forstått.</w:t>
      </w:r>
    </w:p>
    <w:p w14:paraId="065CE28A" w14:textId="4956080F" w:rsidR="007E22F5" w:rsidRDefault="00861929" w:rsidP="00A8232D">
      <w:r>
        <w:t>Leverandør</w:t>
      </w:r>
      <w:r w:rsidR="006F0EA5" w:rsidRPr="006F0EA5">
        <w:t>en skal i størst mulig grad benytte faste sjåfører til transportoppdragene.</w:t>
      </w:r>
      <w:r w:rsidR="006F0EA5">
        <w:t xml:space="preserve"> </w:t>
      </w:r>
      <w:r>
        <w:t>Leverandør</w:t>
      </w:r>
      <w:r w:rsidR="007E22F5" w:rsidRPr="007E22F5">
        <w:t>en er ansvarlig for eventuelle skader som sjåfører påfører eiendom, bygninger, maskiner eller utstyr i forbindelse med oppdraget.</w:t>
      </w:r>
    </w:p>
    <w:p w14:paraId="3D54D1B8" w14:textId="289682F6" w:rsidR="00B7042B" w:rsidRDefault="00B7042B" w:rsidP="00B7042B">
      <w:pPr>
        <w:pStyle w:val="Overskrift2"/>
      </w:pPr>
      <w:bookmarkStart w:id="25" w:name="_Toc238044505"/>
      <w:r>
        <w:t>Krav til oppsamlingsenheter</w:t>
      </w:r>
      <w:bookmarkEnd w:id="25"/>
    </w:p>
    <w:p w14:paraId="74E4B599" w14:textId="363CB811" w:rsidR="00B7042B" w:rsidRPr="001E33BA" w:rsidRDefault="00B7042B" w:rsidP="00A8232D">
      <w:r w:rsidRPr="001E33BA">
        <w:t xml:space="preserve">Det er et krav at </w:t>
      </w:r>
      <w:r w:rsidR="00861929">
        <w:t>Leverandør</w:t>
      </w:r>
      <w:r w:rsidRPr="001E33BA">
        <w:t xml:space="preserve">en tilbyr stativer eller tilsvarende oppsamlingsløsninger for håndtering av vinduer. </w:t>
      </w:r>
      <w:r w:rsidR="00861929">
        <w:t>Leverandør</w:t>
      </w:r>
      <w:r w:rsidRPr="001E33BA">
        <w:t>en skal i tillegg tilby egnede oppsamlingsenheter for knuste vinduer og vindusglass for følgende fraksjoner: isolerglassvinduer med klorparafiner</w:t>
      </w:r>
      <w:r w:rsidR="00B840F2">
        <w:t xml:space="preserve"> og</w:t>
      </w:r>
      <w:r w:rsidRPr="001E33BA">
        <w:t xml:space="preserve">, </w:t>
      </w:r>
      <w:r w:rsidR="005B2E24">
        <w:t>blandet vindusglass – ikke farlig avfall.</w:t>
      </w:r>
    </w:p>
    <w:p w14:paraId="0517B1C9" w14:textId="1E68CB40" w:rsidR="00B7042B" w:rsidRPr="001E33BA" w:rsidRDefault="00B7042B" w:rsidP="00AF3A9E">
      <w:pPr>
        <w:jc w:val="both"/>
      </w:pPr>
      <w:r w:rsidRPr="001E33BA">
        <w:lastRenderedPageBreak/>
        <w:t xml:space="preserve">Oppsamlingsløsningene skal være brukervennlige og tilrettelagt for enkel håndtering for både ansatte </w:t>
      </w:r>
      <w:r w:rsidR="00DB4389">
        <w:t xml:space="preserve">hos </w:t>
      </w:r>
      <w:r w:rsidR="00632509">
        <w:t xml:space="preserve">Oppdragsgiver </w:t>
      </w:r>
      <w:r w:rsidRPr="001E33BA">
        <w:t xml:space="preserve">og kunder, slik at vinduer enkelt kan settes ned og stables på en sikker måte. Utstyret skal holdes i god stand av </w:t>
      </w:r>
      <w:r w:rsidR="00861929">
        <w:t>Leverandør</w:t>
      </w:r>
      <w:r w:rsidRPr="001E33BA">
        <w:t xml:space="preserve">en. Det er ikke tillatt at </w:t>
      </w:r>
      <w:r w:rsidR="00A42C81">
        <w:t>Oppdragsgiver</w:t>
      </w:r>
      <w:r w:rsidRPr="001E33BA">
        <w:t xml:space="preserve"> selv må montere eller sette sammen oppsamlingsutstyr, eksempelvis paller som er spikret sammen.</w:t>
      </w:r>
    </w:p>
    <w:p w14:paraId="61719930" w14:textId="2112A2BF" w:rsidR="00B7042B" w:rsidRDefault="00B7042B" w:rsidP="008817DE">
      <w:r w:rsidRPr="001E33BA">
        <w:t xml:space="preserve">Det er et krav at </w:t>
      </w:r>
      <w:r w:rsidR="00286CA0">
        <w:t>L</w:t>
      </w:r>
      <w:r w:rsidR="00255A16">
        <w:t xml:space="preserve">everandør forsyner </w:t>
      </w:r>
      <w:r w:rsidR="00BA5A60">
        <w:t>Oppdragsgiver</w:t>
      </w:r>
      <w:r w:rsidRPr="001E33BA">
        <w:t xml:space="preserve"> </w:t>
      </w:r>
      <w:r w:rsidR="00255A16">
        <w:t>med oppsamlingsløsninger slik</w:t>
      </w:r>
      <w:r w:rsidRPr="001E33BA">
        <w:t xml:space="preserve"> at </w:t>
      </w:r>
      <w:r w:rsidR="00BA5A60">
        <w:t>Oppdragsgiver</w:t>
      </w:r>
      <w:r w:rsidRPr="001E33BA">
        <w:t xml:space="preserve"> til enhver tid har tilgjengelig </w:t>
      </w:r>
      <w:r w:rsidR="00EA573A">
        <w:t xml:space="preserve">oppsamlingsløsninger </w:t>
      </w:r>
      <w:r w:rsidRPr="001E33BA">
        <w:t>på sine lokasjoner. På Haraldrud skal det til enhver tid være 40 stativer i standard størrelse og 4 stativer i stor størrelse. På Grønmo skal det til enhver tid være 20 stativer i standard størrelse.</w:t>
      </w:r>
    </w:p>
    <w:p w14:paraId="1A7AE4A1" w14:textId="77777777" w:rsidR="000F5258" w:rsidRDefault="00B7042B" w:rsidP="006E7D33">
      <w:r w:rsidRPr="001E33BA">
        <w:t xml:space="preserve">Fakturering skal skje månedlig med utgangspunkt i disse volumene. Dersom </w:t>
      </w:r>
      <w:r w:rsidR="00A42C81">
        <w:t>Oppdragiver</w:t>
      </w:r>
      <w:r w:rsidRPr="001E33BA">
        <w:t xml:space="preserve"> har behov for ytterligere stativer, skal </w:t>
      </w:r>
      <w:r w:rsidR="00861929">
        <w:t>Leverandør</w:t>
      </w:r>
      <w:r w:rsidRPr="001E33BA">
        <w:t>en kunne levere dette på kort varsel etter forespørsel, både til Haraldrud og Grønmo.</w:t>
      </w:r>
    </w:p>
    <w:p w14:paraId="6DDB8818" w14:textId="6786588B" w:rsidR="005A6D56" w:rsidRPr="005A6D56" w:rsidRDefault="005A6D56" w:rsidP="00286CA0">
      <w:pPr>
        <w:spacing w:line="240" w:lineRule="auto"/>
      </w:pPr>
      <w:r w:rsidRPr="005A6D56">
        <w:t xml:space="preserve">Det er et krav at Leverandøren tilbyr egnede løsninger for håndtering og transport av store vinduer som er for store til å kunne plasseres i eksisterende </w:t>
      </w:r>
      <w:r w:rsidR="00E82697">
        <w:t>stativer</w:t>
      </w:r>
      <w:r w:rsidRPr="005A6D56">
        <w:t>. Leverandøren skal selv sørge for alt nødvendig utstyr for sikker håndtering, lastsikring og transport av slike vinduer. Dette kan blant annet omfatte stropper, sikringsutstyr, spesialstativer eller andre tilpassede løsninger som sikrer forsvarlig transport uten fare for skade på personer, materiell eller avfall.</w:t>
      </w:r>
    </w:p>
    <w:p w14:paraId="1A00E175" w14:textId="77777777" w:rsidR="005A6D56" w:rsidRPr="005A6D56" w:rsidRDefault="005A6D56" w:rsidP="003438B7">
      <w:r w:rsidRPr="005A6D56">
        <w:t>Løsningene skal være praktisk gjennomførbare for Oppdragsgiver og ikke kreve særskilt montering eller egenproduserte løsninger fra Oppdragsgivers side. Det er eksempelvis ikke aktuelt at Oppdragsgiver skal spikre vinduer fast til paller eller etablere egne midlertidige transportløsninger. Leverandøren har ansvar for at nødvendig utstyr og egnede løsninger er tilgjengelige ved henting av denne typen vinduer.</w:t>
      </w:r>
    </w:p>
    <w:p w14:paraId="7210967F" w14:textId="4BFE1CC4" w:rsidR="00B7042B" w:rsidRPr="001E33BA" w:rsidRDefault="001C4008" w:rsidP="00286CA0">
      <w:pPr>
        <w:rPr>
          <w:b/>
          <w:bCs/>
          <w:i/>
          <w:iCs/>
        </w:rPr>
      </w:pPr>
      <w:r w:rsidRPr="000257D8">
        <w:rPr>
          <w:b/>
          <w:bCs/>
          <w:i/>
          <w:iCs/>
        </w:rPr>
        <w:t xml:space="preserve">Dokumentasjonskrav: </w:t>
      </w:r>
      <w:r w:rsidR="00B7042B" w:rsidRPr="00B840F2">
        <w:t>Beskrivelse av tilbudt oppsamlingsløsning skal vedlegges tilbudet.</w:t>
      </w:r>
    </w:p>
    <w:p w14:paraId="7D98E79D" w14:textId="20477635" w:rsidR="00996330" w:rsidRDefault="00791F2E" w:rsidP="00996330">
      <w:pPr>
        <w:pStyle w:val="Overskrift2"/>
      </w:pPr>
      <w:bookmarkStart w:id="26" w:name="_Toc238044506"/>
      <w:r>
        <w:t>Krav til m</w:t>
      </w:r>
      <w:r w:rsidR="006936E3">
        <w:t xml:space="preserve">ottak </w:t>
      </w:r>
      <w:r w:rsidR="00660052">
        <w:t>og</w:t>
      </w:r>
      <w:r w:rsidR="006936E3">
        <w:t xml:space="preserve"> mottakssted</w:t>
      </w:r>
      <w:bookmarkEnd w:id="26"/>
    </w:p>
    <w:p w14:paraId="6B6E4D85" w14:textId="2653520A" w:rsidR="002A3D64" w:rsidRDefault="002A3D64" w:rsidP="00DC060C">
      <w:pPr>
        <w:jc w:val="both"/>
        <w:rPr>
          <w:rFonts w:asciiTheme="majorHAnsi" w:hAnsiTheme="majorHAnsi"/>
        </w:rPr>
      </w:pPr>
      <w:bookmarkStart w:id="27" w:name="_Toc227741071"/>
      <w:r w:rsidRPr="00B95F59">
        <w:rPr>
          <w:rFonts w:asciiTheme="majorHAnsi" w:hAnsiTheme="majorHAnsi"/>
        </w:rPr>
        <w:t xml:space="preserve">Mottakssted er i denne sammenheng anlegget hvor </w:t>
      </w:r>
      <w:r w:rsidR="00126FD4">
        <w:rPr>
          <w:rFonts w:asciiTheme="majorHAnsi" w:hAnsiTheme="majorHAnsi"/>
        </w:rPr>
        <w:t xml:space="preserve">Leverandør </w:t>
      </w:r>
      <w:r w:rsidRPr="00B95F59">
        <w:rPr>
          <w:rFonts w:asciiTheme="majorHAnsi" w:hAnsiTheme="majorHAnsi"/>
        </w:rPr>
        <w:t>leverer avfall</w:t>
      </w:r>
      <w:r w:rsidR="008A4B9E">
        <w:rPr>
          <w:rFonts w:asciiTheme="majorHAnsi" w:hAnsiTheme="majorHAnsi"/>
        </w:rPr>
        <w:t>et</w:t>
      </w:r>
      <w:r w:rsidRPr="00B95F59">
        <w:rPr>
          <w:rFonts w:asciiTheme="majorHAnsi" w:hAnsiTheme="majorHAnsi"/>
        </w:rPr>
        <w:t xml:space="preserve">. Mottaksstedet kan være et godkjent mellomlager, omlastningssted, eller et godkjent sluttbehandlingsanlegg.  </w:t>
      </w:r>
    </w:p>
    <w:p w14:paraId="01A0DAEF" w14:textId="26613F63" w:rsidR="002A3D64" w:rsidRDefault="002A3D64" w:rsidP="00285340">
      <w:pPr>
        <w:rPr>
          <w:rFonts w:asciiTheme="majorHAnsi" w:hAnsiTheme="majorHAnsi"/>
        </w:rPr>
      </w:pPr>
      <w:r w:rsidRPr="00902795">
        <w:rPr>
          <w:rFonts w:asciiTheme="majorHAnsi" w:hAnsiTheme="majorHAnsi"/>
        </w:rPr>
        <w:t>Mottaksstedene skal ha offentlig godkjent og sertifisert vekt for tungtransport. Singelbil/bil</w:t>
      </w:r>
      <w:r w:rsidR="00451D58">
        <w:rPr>
          <w:rFonts w:asciiTheme="majorHAnsi" w:hAnsiTheme="majorHAnsi"/>
        </w:rPr>
        <w:t>/skapbil</w:t>
      </w:r>
      <w:r w:rsidRPr="00902795">
        <w:rPr>
          <w:rFonts w:asciiTheme="majorHAnsi" w:hAnsiTheme="majorHAnsi"/>
        </w:rPr>
        <w:t xml:space="preserve"> skal veies inn og ut og vektene skal registreres digitalt som grunnlag for rapportering. Manuelt registrerte vekter, etterregistrering el. vil bli ansett som avvik og årsak til avviket skal dokumenteres. </w:t>
      </w:r>
    </w:p>
    <w:p w14:paraId="5F1FE78A" w14:textId="20EFF302" w:rsidR="002A3D64" w:rsidRDefault="002A3D64" w:rsidP="00DC060C">
      <w:pPr>
        <w:jc w:val="both"/>
        <w:rPr>
          <w:rFonts w:asciiTheme="majorHAnsi" w:hAnsiTheme="majorHAnsi"/>
        </w:rPr>
      </w:pPr>
      <w:r w:rsidRPr="009B50D3">
        <w:rPr>
          <w:rFonts w:asciiTheme="majorHAnsi" w:hAnsiTheme="majorHAnsi"/>
          <w:b/>
          <w:i/>
        </w:rPr>
        <w:t>Dokumentasjonskrav:</w:t>
      </w:r>
      <w:r w:rsidRPr="009B50D3">
        <w:rPr>
          <w:rFonts w:asciiTheme="majorHAnsi" w:hAnsiTheme="majorHAnsi"/>
        </w:rPr>
        <w:t xml:space="preserve"> </w:t>
      </w:r>
      <w:r w:rsidR="00861929">
        <w:rPr>
          <w:rFonts w:asciiTheme="majorHAnsi" w:hAnsiTheme="majorHAnsi"/>
        </w:rPr>
        <w:t>Leverandør</w:t>
      </w:r>
      <w:r w:rsidRPr="009B50D3">
        <w:rPr>
          <w:rFonts w:asciiTheme="majorHAnsi" w:hAnsiTheme="majorHAnsi"/>
        </w:rPr>
        <w:t>s beskrivelse av rutiner og prosedyrer for mottak, veiing, og godkjenning av forsendelser.</w:t>
      </w:r>
    </w:p>
    <w:p w14:paraId="59A61062" w14:textId="77777777" w:rsidR="00726049" w:rsidRDefault="00726049" w:rsidP="00726049">
      <w:pPr>
        <w:pStyle w:val="Overskrift3"/>
      </w:pPr>
      <w:bookmarkStart w:id="28" w:name="_Toc238044507"/>
      <w:r>
        <w:t>Tillatelser</w:t>
      </w:r>
      <w:bookmarkEnd w:id="28"/>
    </w:p>
    <w:p w14:paraId="52CF74F0" w14:textId="77777777" w:rsidR="00726049" w:rsidRPr="00A933AC" w:rsidRDefault="00726049" w:rsidP="00EB4889">
      <w:r w:rsidRPr="00A933AC">
        <w:t>Alle mottakssted og sluttbehandlingsanlegg som benyttes, skal til enhver tid ha de nødvendige gyldige tillatelser til mottak, mellomlagring og/eller behandling av avfall. Kravet til gyldig tillatelse gjelder både for anlegg i Norge og andre land.</w:t>
      </w:r>
      <w:r>
        <w:t xml:space="preserve"> Om avfallet skal transporteres ut av landet, må Leverandør oversende eksporttillatelse før oppdraget begynner.</w:t>
      </w:r>
    </w:p>
    <w:p w14:paraId="7BC60642" w14:textId="77777777" w:rsidR="00726049" w:rsidRPr="001F3067" w:rsidRDefault="00726049" w:rsidP="00726049">
      <w:pPr>
        <w:jc w:val="both"/>
        <w:rPr>
          <w:rFonts w:asciiTheme="majorHAnsi" w:hAnsiTheme="majorHAnsi"/>
        </w:rPr>
      </w:pPr>
      <w:r w:rsidRPr="00183F7F">
        <w:rPr>
          <w:rFonts w:asciiTheme="majorHAnsi" w:hAnsiTheme="majorHAnsi"/>
          <w:b/>
          <w:bCs/>
          <w:i/>
          <w:iCs/>
        </w:rPr>
        <w:lastRenderedPageBreak/>
        <w:t>Dokumentasjonskrav:</w:t>
      </w:r>
      <w:r>
        <w:rPr>
          <w:rFonts w:asciiTheme="majorHAnsi" w:hAnsiTheme="majorHAnsi"/>
          <w:b/>
          <w:bCs/>
          <w:i/>
          <w:iCs/>
        </w:rPr>
        <w:t xml:space="preserve"> </w:t>
      </w:r>
      <w:r w:rsidRPr="008A47F1">
        <w:rPr>
          <w:rFonts w:asciiTheme="majorHAnsi" w:hAnsiTheme="majorHAnsi"/>
        </w:rPr>
        <w:t xml:space="preserve">Kopi av </w:t>
      </w:r>
      <w:r>
        <w:rPr>
          <w:rFonts w:asciiTheme="majorHAnsi" w:hAnsiTheme="majorHAnsi"/>
        </w:rPr>
        <w:t>relevante tillatelser skal vedlegges tilbudet og på forespørsel kunne fremlegges i hele kontraktsperioden. Dersom avfallet skal eksporteres ut av Norge, må eksporttillatelse foreligge før oppstart av oppdraget.</w:t>
      </w:r>
    </w:p>
    <w:p w14:paraId="7991B620" w14:textId="2A831C8B" w:rsidR="002C166D" w:rsidRDefault="00D3441F" w:rsidP="002C166D">
      <w:pPr>
        <w:pStyle w:val="Overskrift3"/>
      </w:pPr>
      <w:bookmarkStart w:id="29" w:name="_Toc238044508"/>
      <w:bookmarkEnd w:id="27"/>
      <w:r>
        <w:t>Krav til dokumentasjon og prising av avvik</w:t>
      </w:r>
      <w:bookmarkEnd w:id="29"/>
    </w:p>
    <w:p w14:paraId="41455271" w14:textId="374B821F" w:rsidR="009D57A6" w:rsidRPr="00B007D9" w:rsidRDefault="009D57A6" w:rsidP="00DC060C">
      <w:pPr>
        <w:jc w:val="both"/>
        <w:rPr>
          <w:rFonts w:asciiTheme="majorHAnsi" w:hAnsiTheme="majorHAnsi"/>
        </w:rPr>
      </w:pPr>
      <w:r w:rsidRPr="00B007D9">
        <w:rPr>
          <w:rFonts w:asciiTheme="majorHAnsi" w:hAnsiTheme="majorHAnsi"/>
        </w:rPr>
        <w:t>Alle avvik skal meldes Oppdragsgiver så snart som mulig, senest en uke etter at det ble oppdaget. Avvik som belastes Oppdragsgiver, skal dokumenteres med bilder og avviksrapport. Bilder og rapport skal sendes Oppdragsgiver senest 3 virkedager etter at avviket ble varslet. Det skal komme klart frem hvilket anlegg avviket gjelder.</w:t>
      </w:r>
      <w:r w:rsidR="00B31A35">
        <w:rPr>
          <w:rFonts w:asciiTheme="majorHAnsi" w:hAnsiTheme="majorHAnsi"/>
        </w:rPr>
        <w:t xml:space="preserve"> </w:t>
      </w:r>
    </w:p>
    <w:p w14:paraId="1B788A6D" w14:textId="0D03955D" w:rsidR="009D57A6" w:rsidRPr="00B007D9" w:rsidRDefault="009D57A6" w:rsidP="005A1572">
      <w:pPr>
        <w:rPr>
          <w:rFonts w:asciiTheme="majorHAnsi" w:hAnsiTheme="majorHAnsi"/>
        </w:rPr>
      </w:pPr>
      <w:r w:rsidRPr="00B007D9">
        <w:rPr>
          <w:rFonts w:asciiTheme="majorHAnsi" w:hAnsiTheme="majorHAnsi"/>
        </w:rPr>
        <w:t xml:space="preserve">Dersom avfallet må </w:t>
      </w:r>
      <w:proofErr w:type="spellStart"/>
      <w:r w:rsidRPr="00B007D9">
        <w:rPr>
          <w:rFonts w:asciiTheme="majorHAnsi" w:hAnsiTheme="majorHAnsi"/>
        </w:rPr>
        <w:t>omdeklareres</w:t>
      </w:r>
      <w:proofErr w:type="spellEnd"/>
      <w:r w:rsidRPr="00B007D9">
        <w:rPr>
          <w:rFonts w:asciiTheme="majorHAnsi" w:hAnsiTheme="majorHAnsi"/>
        </w:rPr>
        <w:t xml:space="preserve">, skal det nye deklarasjonsnummeret oppgis i avviket og avviksrapporten, slik at </w:t>
      </w:r>
      <w:r w:rsidR="00BB6979">
        <w:rPr>
          <w:rFonts w:asciiTheme="majorHAnsi" w:hAnsiTheme="majorHAnsi"/>
        </w:rPr>
        <w:t>O</w:t>
      </w:r>
      <w:r w:rsidRPr="00B007D9">
        <w:rPr>
          <w:rFonts w:asciiTheme="majorHAnsi" w:hAnsiTheme="majorHAnsi"/>
        </w:rPr>
        <w:t>ppdragsgiver har sporbarhet på avfallet.</w:t>
      </w:r>
      <w:r w:rsidR="00965805">
        <w:rPr>
          <w:rFonts w:asciiTheme="majorHAnsi" w:hAnsiTheme="majorHAnsi"/>
        </w:rPr>
        <w:t xml:space="preserve"> </w:t>
      </w:r>
    </w:p>
    <w:p w14:paraId="4AAB1479" w14:textId="77777777" w:rsidR="00DE0F27" w:rsidRDefault="009D57A6" w:rsidP="005A1572">
      <w:pPr>
        <w:rPr>
          <w:rFonts w:asciiTheme="majorHAnsi" w:hAnsiTheme="majorHAnsi"/>
        </w:rPr>
      </w:pPr>
      <w:r w:rsidRPr="00B007D9">
        <w:rPr>
          <w:rFonts w:asciiTheme="majorHAnsi" w:hAnsiTheme="majorHAnsi"/>
        </w:rPr>
        <w:t xml:space="preserve">Dersom Oppdragsgiver mener at det meldte avviket ikke gir grunnlag for tilleggsfaktura, skal dette meddeles </w:t>
      </w:r>
      <w:r w:rsidR="00861929">
        <w:rPr>
          <w:rFonts w:asciiTheme="majorHAnsi" w:hAnsiTheme="majorHAnsi"/>
        </w:rPr>
        <w:t>Leverandør</w:t>
      </w:r>
      <w:r w:rsidRPr="00B007D9">
        <w:rPr>
          <w:rFonts w:asciiTheme="majorHAnsi" w:hAnsiTheme="majorHAnsi"/>
        </w:rPr>
        <w:t xml:space="preserve"> snarest. </w:t>
      </w:r>
    </w:p>
    <w:p w14:paraId="7F5F2034" w14:textId="7E382331" w:rsidR="00CE19BA" w:rsidRDefault="009D57A6" w:rsidP="00DC060C">
      <w:pPr>
        <w:jc w:val="both"/>
        <w:rPr>
          <w:rFonts w:asciiTheme="majorHAnsi" w:hAnsiTheme="majorHAnsi"/>
        </w:rPr>
      </w:pPr>
      <w:r w:rsidRPr="00FB723D">
        <w:rPr>
          <w:rFonts w:asciiTheme="majorHAnsi" w:hAnsiTheme="majorHAnsi"/>
        </w:rPr>
        <w:t>Avvik skal prises separat</w:t>
      </w:r>
      <w:r>
        <w:rPr>
          <w:rFonts w:asciiTheme="majorHAnsi" w:hAnsiTheme="majorHAnsi"/>
        </w:rPr>
        <w:t xml:space="preserve"> i</w:t>
      </w:r>
      <w:r w:rsidRPr="00FB723D">
        <w:rPr>
          <w:rFonts w:asciiTheme="majorHAnsi" w:hAnsiTheme="majorHAnsi"/>
        </w:rPr>
        <w:t xml:space="preserve"> Prisskjema</w:t>
      </w:r>
      <w:r>
        <w:rPr>
          <w:rFonts w:asciiTheme="majorHAnsi" w:hAnsiTheme="majorHAnsi"/>
        </w:rPr>
        <w:t xml:space="preserve"> for dette deloppdraget.</w:t>
      </w:r>
    </w:p>
    <w:p w14:paraId="021814F2" w14:textId="7552F7B3" w:rsidR="00E13B49" w:rsidRDefault="00DC603D" w:rsidP="00E13B49">
      <w:pPr>
        <w:pStyle w:val="Overskrift3"/>
      </w:pPr>
      <w:bookmarkStart w:id="30" w:name="_Toc238044509"/>
      <w:r>
        <w:t>Krav til g</w:t>
      </w:r>
      <w:r w:rsidR="00503626">
        <w:t xml:space="preserve">jenvinning </w:t>
      </w:r>
      <w:r w:rsidR="005373C3">
        <w:t>av avfallsfraksjoner</w:t>
      </w:r>
      <w:bookmarkEnd w:id="30"/>
    </w:p>
    <w:p w14:paraId="62248C6C" w14:textId="35E17E9A" w:rsidR="00BA0720" w:rsidRPr="00BA0720" w:rsidRDefault="00D3441F" w:rsidP="00DC060C">
      <w:pPr>
        <w:jc w:val="both"/>
      </w:pPr>
      <w:r w:rsidRPr="00D3441F">
        <w:t xml:space="preserve">Det stilles krav om at glass og metall fra vindusfraksjoner skal </w:t>
      </w:r>
      <w:proofErr w:type="spellStart"/>
      <w:r w:rsidR="00AD018E" w:rsidRPr="00D3441F">
        <w:t>material</w:t>
      </w:r>
      <w:r w:rsidR="003F34CE" w:rsidRPr="00D3441F">
        <w:t>gjenvinnes</w:t>
      </w:r>
      <w:proofErr w:type="spellEnd"/>
      <w:r w:rsidRPr="00D3441F">
        <w:t xml:space="preserve"> der dette er teknisk og miljømessig forsvarlig. Kravet omfatter isolerglassvinduer med klorparafiner samt blandet vindusglass (ikke klassifisert som farlig avfall), herunder isolerglassvinduer produsert etter 1990, </w:t>
      </w:r>
      <w:proofErr w:type="spellStart"/>
      <w:r w:rsidRPr="00D3441F">
        <w:t>termopanevinduer</w:t>
      </w:r>
      <w:proofErr w:type="spellEnd"/>
      <w:r w:rsidRPr="00D3441F">
        <w:t xml:space="preserve"> og vinduer med planglass</w:t>
      </w:r>
      <w:r w:rsidR="00147593">
        <w:t>.</w:t>
      </w:r>
    </w:p>
    <w:p w14:paraId="32535F27" w14:textId="30125019" w:rsidR="004E29A4" w:rsidRDefault="00215B49" w:rsidP="004E29A4">
      <w:pPr>
        <w:pStyle w:val="Overskrift3"/>
      </w:pPr>
      <w:bookmarkStart w:id="31" w:name="_Toc238044510"/>
      <w:r>
        <w:t>Krav til beredskapsplan</w:t>
      </w:r>
      <w:bookmarkEnd w:id="31"/>
      <w:r>
        <w:t xml:space="preserve"> </w:t>
      </w:r>
    </w:p>
    <w:p w14:paraId="185D6616" w14:textId="77777777" w:rsidR="00816A71" w:rsidRDefault="00816A71" w:rsidP="00816A71">
      <w:r>
        <w:t>Leverandør skal ha en beredskapsplan som sikrer at Oppdragsgiver får levert avfallet som normalt også ved lengre perioder hvor ordinært mottakssted er stengt. Leverandør skal ved behov kunne etablere alternativ mottaksløsning, herunder skaffe alternativt mottakssted eller sørge for midlertidig lagring av avfallet, slik at henteordningen opprettholdes uten avbrudd.</w:t>
      </w:r>
    </w:p>
    <w:p w14:paraId="52221FF9" w14:textId="77777777" w:rsidR="00816A71" w:rsidRDefault="00816A71" w:rsidP="00816A71">
      <w:pPr>
        <w:jc w:val="both"/>
      </w:pPr>
      <w:r>
        <w:t xml:space="preserve">Dersom avfallet må kjøres til slike alternative mottakssteder i løpet av kontraktsperioden, skal Leverandør varsle Oppdragsgiver, og relevant dokumentasjon oversendes før nytt mottakssted tas i bruk. </w:t>
      </w:r>
    </w:p>
    <w:p w14:paraId="02318654" w14:textId="77777777" w:rsidR="00816A71" w:rsidRPr="00A76EEE" w:rsidRDefault="00816A71" w:rsidP="00816A71">
      <w:pPr>
        <w:jc w:val="both"/>
      </w:pPr>
      <w:r w:rsidRPr="008817C6">
        <w:t>Eventuelle merkostnader eller transportutfordringer som følge av bruk av alternativt mottakssted bæres fullt ut av Leverandør.</w:t>
      </w:r>
    </w:p>
    <w:p w14:paraId="211B40D2" w14:textId="49E6A2C0" w:rsidR="00985222" w:rsidRDefault="00985222" w:rsidP="006D21B7">
      <w:pPr>
        <w:jc w:val="both"/>
      </w:pPr>
      <w:r w:rsidRPr="582DD6D7">
        <w:rPr>
          <w:rFonts w:asciiTheme="majorHAnsi" w:hAnsiTheme="majorHAnsi"/>
          <w:b/>
          <w:bCs/>
          <w:i/>
          <w:iCs/>
        </w:rPr>
        <w:t xml:space="preserve">Dokumentasjonskrav: </w:t>
      </w:r>
      <w:r w:rsidRPr="582DD6D7">
        <w:rPr>
          <w:rFonts w:asciiTheme="majorHAnsi" w:hAnsiTheme="majorHAnsi"/>
        </w:rPr>
        <w:t>Beredskapspla</w:t>
      </w:r>
      <w:r w:rsidR="00FD4128">
        <w:rPr>
          <w:rFonts w:asciiTheme="majorHAnsi" w:hAnsiTheme="majorHAnsi"/>
        </w:rPr>
        <w:t>n</w:t>
      </w:r>
    </w:p>
    <w:p w14:paraId="7F98CF1B" w14:textId="483226F0" w:rsidR="002A6B56" w:rsidRDefault="002A6B56" w:rsidP="002A6B56">
      <w:pPr>
        <w:pStyle w:val="Overskrift2"/>
      </w:pPr>
      <w:bookmarkStart w:id="32" w:name="_Toc238044511"/>
      <w:r>
        <w:t>Administrative krav</w:t>
      </w:r>
      <w:bookmarkEnd w:id="32"/>
    </w:p>
    <w:p w14:paraId="2B9A1FF3" w14:textId="1FDB4424" w:rsidR="002F623A" w:rsidRPr="002F623A" w:rsidRDefault="00517600" w:rsidP="002F623A">
      <w:pPr>
        <w:pStyle w:val="Overskrift3"/>
      </w:pPr>
      <w:bookmarkStart w:id="33" w:name="_Toc238044512"/>
      <w:r>
        <w:t>Rapportering</w:t>
      </w:r>
      <w:bookmarkEnd w:id="33"/>
      <w:r w:rsidR="3B2B2BA5" w:rsidRPr="002F623A">
        <w:t xml:space="preserve"> </w:t>
      </w:r>
    </w:p>
    <w:p w14:paraId="2166F79C" w14:textId="28CD627F" w:rsidR="005B4383" w:rsidRPr="001B292F" w:rsidRDefault="3B2B2BA5" w:rsidP="00AC302B">
      <w:r w:rsidRPr="002F623A">
        <w:t xml:space="preserve">All utveksling av data og dokumentasjon mellom </w:t>
      </w:r>
      <w:r w:rsidR="00D4360B">
        <w:t>L</w:t>
      </w:r>
      <w:r w:rsidRPr="002F623A">
        <w:t xml:space="preserve">everandør og </w:t>
      </w:r>
      <w:r w:rsidR="00BB6979">
        <w:t>O</w:t>
      </w:r>
      <w:r w:rsidRPr="002F623A">
        <w:t xml:space="preserve">ppdragsgiver skal skje elektronisk. Informasjon om hver </w:t>
      </w:r>
      <w:r w:rsidR="003D7352" w:rsidRPr="002F623A">
        <w:t>leveranse</w:t>
      </w:r>
      <w:r w:rsidRPr="002F623A">
        <w:t xml:space="preserve"> skal deles med </w:t>
      </w:r>
      <w:r w:rsidR="00BB6979">
        <w:t>O</w:t>
      </w:r>
      <w:r w:rsidRPr="002F623A">
        <w:t xml:space="preserve">ppdragsgiver og være grunnlaget for fakturering. </w:t>
      </w:r>
    </w:p>
    <w:p w14:paraId="48C40521" w14:textId="51F17E02" w:rsidR="005B4383" w:rsidRPr="001B292F" w:rsidRDefault="3B2B2BA5" w:rsidP="00AC302B">
      <w:r w:rsidRPr="002F623A">
        <w:lastRenderedPageBreak/>
        <w:t xml:space="preserve">Primært ønsker </w:t>
      </w:r>
      <w:r w:rsidR="00BB6979">
        <w:t>O</w:t>
      </w:r>
      <w:r w:rsidRPr="002F623A">
        <w:t xml:space="preserve">ppdragsgiver at data tilgjengeliggjøres gjennom API fra </w:t>
      </w:r>
      <w:r w:rsidR="00D4360B">
        <w:t>L</w:t>
      </w:r>
      <w:r w:rsidRPr="002F623A">
        <w:t xml:space="preserve">everandør, hvor data kommer direkte fra </w:t>
      </w:r>
      <w:r w:rsidR="00D4360B">
        <w:t>L</w:t>
      </w:r>
      <w:r w:rsidRPr="002F623A">
        <w:t xml:space="preserve">everandørens ERP-system. For </w:t>
      </w:r>
      <w:r w:rsidR="00D4360B">
        <w:t>L</w:t>
      </w:r>
      <w:r w:rsidRPr="002F623A">
        <w:t xml:space="preserve">everandører som ikke har denne typen systemer, så skal data rapporteres i </w:t>
      </w:r>
      <w:r w:rsidR="00BB6979">
        <w:t>O</w:t>
      </w:r>
      <w:r w:rsidRPr="002F623A">
        <w:t xml:space="preserve">ppdragsgivers web-løsning. </w:t>
      </w:r>
    </w:p>
    <w:p w14:paraId="4D59983F" w14:textId="05309F83" w:rsidR="005B4383" w:rsidRPr="001B292F" w:rsidRDefault="3B2B2BA5" w:rsidP="00BC17C8">
      <w:r w:rsidRPr="002F623A">
        <w:t xml:space="preserve">Primært ønsker </w:t>
      </w:r>
      <w:r w:rsidR="00FE5ED0">
        <w:t>O</w:t>
      </w:r>
      <w:r w:rsidRPr="002F623A">
        <w:t xml:space="preserve">ppdragsgiver at data deles løpende når </w:t>
      </w:r>
      <w:r w:rsidR="00D4360B">
        <w:t>L</w:t>
      </w:r>
      <w:r w:rsidRPr="002F623A">
        <w:t xml:space="preserve">everandøren utfører oppdrag. Alternativ skal det minimum leveres data månedlig innen femte virkedag påfølgende måned. </w:t>
      </w:r>
    </w:p>
    <w:p w14:paraId="70BE3E5F" w14:textId="599211A7" w:rsidR="005B4383" w:rsidRPr="001B292F" w:rsidRDefault="3B2B2BA5" w:rsidP="00BC17C8">
      <w:r w:rsidRPr="002F623A">
        <w:t xml:space="preserve">Datarapportering gjennom API eller til </w:t>
      </w:r>
      <w:r w:rsidR="00FE5ED0">
        <w:t>O</w:t>
      </w:r>
      <w:r w:rsidRPr="002F623A">
        <w:t xml:space="preserve">ppdragsgivers web-løsning, skal inneholde følgende felter: </w:t>
      </w:r>
    </w:p>
    <w:p w14:paraId="40556975" w14:textId="199733AA" w:rsidR="005B4383" w:rsidRPr="00533157" w:rsidRDefault="3B2B2BA5" w:rsidP="002F623A">
      <w:pPr>
        <w:pStyle w:val="Listeavsnitt"/>
        <w:numPr>
          <w:ilvl w:val="0"/>
          <w:numId w:val="24"/>
        </w:numPr>
        <w:spacing w:after="0"/>
        <w:ind w:left="210"/>
        <w:rPr>
          <w:rFonts w:asciiTheme="majorHAnsi" w:eastAsia="Times New Roman" w:hAnsiTheme="majorHAnsi" w:cs="Times New Roman"/>
          <w:szCs w:val="20"/>
        </w:rPr>
      </w:pPr>
      <w:proofErr w:type="spellStart"/>
      <w:r w:rsidRPr="00533157">
        <w:rPr>
          <w:rFonts w:asciiTheme="majorHAnsi" w:eastAsia="Times New Roman" w:hAnsiTheme="majorHAnsi" w:cs="Times New Roman"/>
          <w:b/>
          <w:bCs/>
          <w:szCs w:val="20"/>
        </w:rPr>
        <w:t>veie_id</w:t>
      </w:r>
      <w:proofErr w:type="spellEnd"/>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(Valgfri) - ID for veiingen som korresponderer med ID i deres system. Format: fritekst</w:t>
      </w:r>
      <w:r w:rsidRPr="00533157">
        <w:rPr>
          <w:rFonts w:asciiTheme="majorHAnsi" w:eastAsia="Times New Roman" w:hAnsiTheme="majorHAnsi" w:cs="Times New Roman"/>
          <w:szCs w:val="20"/>
        </w:rPr>
        <w:t xml:space="preserve"> </w:t>
      </w:r>
    </w:p>
    <w:p w14:paraId="766E1FE0" w14:textId="0F3B7504" w:rsidR="005B4383" w:rsidRPr="00533157" w:rsidRDefault="3B2B2BA5" w:rsidP="002F623A">
      <w:pPr>
        <w:pStyle w:val="Listeavsnitt"/>
        <w:numPr>
          <w:ilvl w:val="0"/>
          <w:numId w:val="23"/>
        </w:numPr>
        <w:spacing w:after="0"/>
        <w:ind w:left="210"/>
        <w:rPr>
          <w:rFonts w:asciiTheme="majorHAnsi" w:eastAsia="Times New Roman" w:hAnsiTheme="majorHAnsi" w:cs="Times New Roman"/>
          <w:szCs w:val="20"/>
        </w:rPr>
      </w:pPr>
      <w:proofErr w:type="spellStart"/>
      <w:r w:rsidRPr="00533157">
        <w:rPr>
          <w:rFonts w:asciiTheme="majorHAnsi" w:eastAsia="Times New Roman" w:hAnsiTheme="majorHAnsi" w:cs="Times New Roman"/>
          <w:b/>
          <w:bCs/>
          <w:szCs w:val="20"/>
        </w:rPr>
        <w:t>tidspunkt_inn</w:t>
      </w:r>
      <w:proofErr w:type="spellEnd"/>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(Valgfri) - Dato og tidspunkt for innveiing hos dere. Kun aktuell for enkeltveiinger. Format: 'YYYY-MM-DD HH:</w:t>
      </w:r>
      <w:proofErr w:type="gramStart"/>
      <w:r w:rsidRPr="00533157">
        <w:rPr>
          <w:rFonts w:asciiTheme="majorHAnsi" w:eastAsia="Times New Roman" w:hAnsiTheme="majorHAnsi" w:cs="Times New Roman"/>
          <w:i/>
          <w:iCs/>
          <w:szCs w:val="20"/>
        </w:rPr>
        <w:t>MM:SS</w:t>
      </w:r>
      <w:proofErr w:type="gramEnd"/>
      <w:r w:rsidRPr="00533157">
        <w:rPr>
          <w:rFonts w:asciiTheme="majorHAnsi" w:eastAsia="Times New Roman" w:hAnsiTheme="majorHAnsi" w:cs="Times New Roman"/>
          <w:i/>
          <w:iCs/>
          <w:szCs w:val="20"/>
        </w:rPr>
        <w:t>', eksempel: '2024-12-24 14:24:05'</w:t>
      </w:r>
      <w:r w:rsidRPr="00533157">
        <w:rPr>
          <w:rFonts w:asciiTheme="majorHAnsi" w:eastAsia="Times New Roman" w:hAnsiTheme="majorHAnsi" w:cs="Times New Roman"/>
          <w:szCs w:val="20"/>
        </w:rPr>
        <w:t xml:space="preserve"> </w:t>
      </w:r>
    </w:p>
    <w:p w14:paraId="6260149E" w14:textId="487E938E" w:rsidR="005B4383" w:rsidRPr="00533157" w:rsidRDefault="3B2B2BA5" w:rsidP="002F623A">
      <w:pPr>
        <w:pStyle w:val="Listeavsnitt"/>
        <w:numPr>
          <w:ilvl w:val="0"/>
          <w:numId w:val="22"/>
        </w:numPr>
        <w:spacing w:after="0"/>
        <w:ind w:left="210"/>
        <w:rPr>
          <w:rFonts w:asciiTheme="majorHAnsi" w:eastAsia="Times New Roman" w:hAnsiTheme="majorHAnsi" w:cs="Times New Roman"/>
          <w:szCs w:val="20"/>
        </w:rPr>
      </w:pPr>
      <w:proofErr w:type="spellStart"/>
      <w:r w:rsidRPr="00533157">
        <w:rPr>
          <w:rFonts w:asciiTheme="majorHAnsi" w:eastAsia="Times New Roman" w:hAnsiTheme="majorHAnsi" w:cs="Times New Roman"/>
          <w:b/>
          <w:bCs/>
          <w:szCs w:val="20"/>
        </w:rPr>
        <w:t>tidspunkt_ut</w:t>
      </w:r>
      <w:proofErr w:type="spellEnd"/>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Dato og tidspunkt for utveiing hos dere. For månedsaggregerte data settes siste dag i måneden. Format: 'YYYY-MM-DD HH:</w:t>
      </w:r>
      <w:proofErr w:type="gramStart"/>
      <w:r w:rsidRPr="00533157">
        <w:rPr>
          <w:rFonts w:asciiTheme="majorHAnsi" w:eastAsia="Times New Roman" w:hAnsiTheme="majorHAnsi" w:cs="Times New Roman"/>
          <w:i/>
          <w:iCs/>
          <w:szCs w:val="20"/>
        </w:rPr>
        <w:t>MM:SS</w:t>
      </w:r>
      <w:proofErr w:type="gramEnd"/>
      <w:r w:rsidRPr="00533157">
        <w:rPr>
          <w:rFonts w:asciiTheme="majorHAnsi" w:eastAsia="Times New Roman" w:hAnsiTheme="majorHAnsi" w:cs="Times New Roman"/>
          <w:i/>
          <w:iCs/>
          <w:szCs w:val="20"/>
        </w:rPr>
        <w:t>', eksempel: '2024-12-24 15:24:05'</w:t>
      </w:r>
      <w:r w:rsidRPr="00533157">
        <w:rPr>
          <w:rFonts w:asciiTheme="majorHAnsi" w:eastAsia="Times New Roman" w:hAnsiTheme="majorHAnsi" w:cs="Times New Roman"/>
          <w:szCs w:val="20"/>
        </w:rPr>
        <w:t xml:space="preserve"> </w:t>
      </w:r>
    </w:p>
    <w:p w14:paraId="0AE2B0C1" w14:textId="777EA70D" w:rsidR="005B4383" w:rsidRPr="00533157" w:rsidRDefault="3B2B2BA5" w:rsidP="002F623A">
      <w:pPr>
        <w:pStyle w:val="Listeavsnitt"/>
        <w:numPr>
          <w:ilvl w:val="0"/>
          <w:numId w:val="21"/>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kjøretøy</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(Valgfri) - Registreringsnummer på kjøretøy som ble benyttet for å frakte avfallet. Kun aktuell for enkeltveiinger. Format: 2 bokstaver og 5 siffer, uten mellomrom. Eksempel:'AB12345'</w:t>
      </w:r>
      <w:r w:rsidRPr="00533157">
        <w:rPr>
          <w:rFonts w:asciiTheme="majorHAnsi" w:eastAsia="Times New Roman" w:hAnsiTheme="majorHAnsi" w:cs="Times New Roman"/>
          <w:szCs w:val="20"/>
        </w:rPr>
        <w:t xml:space="preserve"> </w:t>
      </w:r>
    </w:p>
    <w:p w14:paraId="58E873C3" w14:textId="0E9D0BD7" w:rsidR="005B4383" w:rsidRPr="00533157" w:rsidRDefault="3B2B2BA5" w:rsidP="002F623A">
      <w:pPr>
        <w:pStyle w:val="Listeavsnitt"/>
        <w:numPr>
          <w:ilvl w:val="0"/>
          <w:numId w:val="20"/>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organisasjonsnummer</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Det 9-sifrede organisasjonsnummeret til din organisasjon i Brønnøysundregisteret.</w:t>
      </w:r>
      <w:r w:rsidRPr="00533157">
        <w:rPr>
          <w:rFonts w:asciiTheme="majorHAnsi" w:eastAsia="Times New Roman" w:hAnsiTheme="majorHAnsi" w:cs="Times New Roman"/>
          <w:szCs w:val="20"/>
        </w:rPr>
        <w:t xml:space="preserve"> </w:t>
      </w:r>
    </w:p>
    <w:p w14:paraId="68CD058D" w14:textId="7F7FB7E4" w:rsidR="005B4383" w:rsidRPr="00533157" w:rsidRDefault="3B2B2BA5" w:rsidP="002F623A">
      <w:pPr>
        <w:pStyle w:val="Listeavsnitt"/>
        <w:numPr>
          <w:ilvl w:val="0"/>
          <w:numId w:val="19"/>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organisasjonsnavn</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Navn på din organisasjon.</w:t>
      </w:r>
      <w:r w:rsidRPr="00533157">
        <w:rPr>
          <w:rFonts w:asciiTheme="majorHAnsi" w:eastAsia="Times New Roman" w:hAnsiTheme="majorHAnsi" w:cs="Times New Roman"/>
          <w:szCs w:val="20"/>
        </w:rPr>
        <w:t xml:space="preserve"> </w:t>
      </w:r>
    </w:p>
    <w:p w14:paraId="182AA217" w14:textId="55F03D62" w:rsidR="005B4383" w:rsidRPr="00533157" w:rsidRDefault="3B2B2BA5" w:rsidP="002F623A">
      <w:pPr>
        <w:pStyle w:val="Listeavsnitt"/>
        <w:numPr>
          <w:ilvl w:val="0"/>
          <w:numId w:val="18"/>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avtalenummer</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Avtalenummer knyttet til veiingen som rapporteres. Avtalenummer er basert på REGs interne systemer, og avklares med REG ved kontraktsinngåelse.</w:t>
      </w:r>
      <w:r w:rsidRPr="00533157">
        <w:rPr>
          <w:rFonts w:asciiTheme="majorHAnsi" w:eastAsia="Times New Roman" w:hAnsiTheme="majorHAnsi" w:cs="Times New Roman"/>
          <w:szCs w:val="20"/>
        </w:rPr>
        <w:t xml:space="preserve"> </w:t>
      </w:r>
    </w:p>
    <w:p w14:paraId="28E60036" w14:textId="6C4E1597" w:rsidR="005B4383" w:rsidRPr="00533157" w:rsidRDefault="3B2B2BA5" w:rsidP="002F623A">
      <w:pPr>
        <w:pStyle w:val="Listeavsnitt"/>
        <w:numPr>
          <w:ilvl w:val="0"/>
          <w:numId w:val="17"/>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fraksjonsnummer</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Fraksjonskode for avfallet. Fraksjonskoder følger REGs interne system, og avklares med REG ved kontraktsinngåelse. Format: 6 siffer (4 første fra NS9431, 2 siste fra REG)</w:t>
      </w:r>
      <w:r w:rsidRPr="00533157">
        <w:rPr>
          <w:rFonts w:asciiTheme="majorHAnsi" w:eastAsia="Times New Roman" w:hAnsiTheme="majorHAnsi" w:cs="Times New Roman"/>
          <w:szCs w:val="20"/>
        </w:rPr>
        <w:t xml:space="preserve"> </w:t>
      </w:r>
    </w:p>
    <w:p w14:paraId="39964748" w14:textId="566E0DE6" w:rsidR="005B4383" w:rsidRPr="00533157" w:rsidRDefault="3B2B2BA5" w:rsidP="002F623A">
      <w:pPr>
        <w:pStyle w:val="Listeavsnitt"/>
        <w:numPr>
          <w:ilvl w:val="0"/>
          <w:numId w:val="16"/>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hentested</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Navn på sted avfallet ble hentet. Standardiserte navn på hentesteder avklares med REG ved kontraktsinngåelse.</w:t>
      </w:r>
      <w:r w:rsidRPr="00533157">
        <w:rPr>
          <w:rFonts w:asciiTheme="majorHAnsi" w:eastAsia="Times New Roman" w:hAnsiTheme="majorHAnsi" w:cs="Times New Roman"/>
          <w:szCs w:val="20"/>
        </w:rPr>
        <w:t xml:space="preserve"> </w:t>
      </w:r>
    </w:p>
    <w:p w14:paraId="44EC1C2A" w14:textId="56B2D7B7" w:rsidR="005B4383" w:rsidRPr="00533157" w:rsidRDefault="3B2B2BA5" w:rsidP="002F623A">
      <w:pPr>
        <w:pStyle w:val="Listeavsnitt"/>
        <w:numPr>
          <w:ilvl w:val="0"/>
          <w:numId w:val="15"/>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nettovekt</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Nettovekt rapportert i kilo. Format: desimaltall, eksempel: 1024.5</w:t>
      </w:r>
      <w:r w:rsidRPr="00533157">
        <w:rPr>
          <w:rFonts w:asciiTheme="majorHAnsi" w:eastAsia="Times New Roman" w:hAnsiTheme="majorHAnsi" w:cs="Times New Roman"/>
          <w:szCs w:val="20"/>
        </w:rPr>
        <w:t xml:space="preserve"> </w:t>
      </w:r>
    </w:p>
    <w:p w14:paraId="5D999D7A" w14:textId="46F27FC1" w:rsidR="005B4383" w:rsidRPr="00533157" w:rsidRDefault="3B2B2BA5" w:rsidP="0022210C">
      <w:pPr>
        <w:pStyle w:val="Listeavsnitt"/>
        <w:numPr>
          <w:ilvl w:val="0"/>
          <w:numId w:val="14"/>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enhet</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Enhet for nettovekt. Kun 'kg' er tillatt per nå.</w:t>
      </w:r>
    </w:p>
    <w:p w14:paraId="379EE5B6" w14:textId="253C3FC5" w:rsidR="746BDBCC" w:rsidRDefault="746BDBCC"/>
    <w:p w14:paraId="40894894" w14:textId="02281516" w:rsidR="000E556D" w:rsidRDefault="0032046B" w:rsidP="000E556D">
      <w:pPr>
        <w:pStyle w:val="Overskrift3"/>
      </w:pPr>
      <w:bookmarkStart w:id="34" w:name="_Toc238044513"/>
      <w:r>
        <w:t>Krav til f</w:t>
      </w:r>
      <w:r w:rsidR="00517600">
        <w:t>akturering</w:t>
      </w:r>
      <w:bookmarkEnd w:id="34"/>
    </w:p>
    <w:p w14:paraId="7197403A" w14:textId="77777777" w:rsidR="375C0854" w:rsidRPr="00D1641B" w:rsidRDefault="7C98B1B3" w:rsidP="00EC68FE">
      <w:r w:rsidRPr="00D1641B">
        <w:t>Leverandør skal oppfylle følgende krav til fakturering:</w:t>
      </w:r>
    </w:p>
    <w:p w14:paraId="5287F6F7" w14:textId="77777777" w:rsidR="375C0854" w:rsidRDefault="7C98B1B3" w:rsidP="00EC68FE">
      <w:pPr>
        <w:pStyle w:val="Listeavsnitt"/>
        <w:numPr>
          <w:ilvl w:val="0"/>
          <w:numId w:val="26"/>
        </w:numPr>
        <w:rPr>
          <w:b/>
        </w:rPr>
      </w:pPr>
      <w:r w:rsidRPr="26C5C61B">
        <w:rPr>
          <w:b/>
          <w:bCs/>
        </w:rPr>
        <w:t>Fakturamerking</w:t>
      </w:r>
      <w:r w:rsidRPr="26C5C61B">
        <w:rPr>
          <w:b/>
        </w:rPr>
        <w:t xml:space="preserve"> og format</w:t>
      </w:r>
    </w:p>
    <w:p w14:paraId="451A5259" w14:textId="77777777" w:rsidR="375C0854" w:rsidRPr="00D1641B" w:rsidRDefault="7C98B1B3" w:rsidP="00EC68FE">
      <w:pPr>
        <w:pStyle w:val="Listeavsnitt"/>
        <w:numPr>
          <w:ilvl w:val="1"/>
          <w:numId w:val="26"/>
        </w:numPr>
      </w:pPr>
      <w:r w:rsidRPr="26C5C61B">
        <w:t>Faktura</w:t>
      </w:r>
      <w:r w:rsidRPr="00D1641B">
        <w:t xml:space="preserve"> skal merkes med gyldig innkjøpsordrenummer (98XXXXXX)</w:t>
      </w:r>
    </w:p>
    <w:p w14:paraId="1DD5FA66" w14:textId="77777777" w:rsidR="375C0854" w:rsidRPr="00D1641B" w:rsidRDefault="7C98B1B3" w:rsidP="00EC68FE">
      <w:pPr>
        <w:pStyle w:val="Listeavsnitt"/>
        <w:numPr>
          <w:ilvl w:val="1"/>
          <w:numId w:val="26"/>
        </w:numPr>
      </w:pPr>
      <w:r w:rsidRPr="00D1641B">
        <w:t xml:space="preserve">Innkjøpsordrenummer skal </w:t>
      </w:r>
      <w:proofErr w:type="gramStart"/>
      <w:r w:rsidRPr="00D1641B">
        <w:t>fremgå</w:t>
      </w:r>
      <w:proofErr w:type="gramEnd"/>
      <w:r w:rsidRPr="00D1641B">
        <w:t xml:space="preserve"> både av faktura og pakkseddel</w:t>
      </w:r>
    </w:p>
    <w:p w14:paraId="34F3DB45" w14:textId="77777777" w:rsidR="375C0854" w:rsidRPr="00D1641B" w:rsidRDefault="7C98B1B3" w:rsidP="00EC68FE">
      <w:pPr>
        <w:pStyle w:val="Listeavsnitt"/>
        <w:numPr>
          <w:ilvl w:val="1"/>
          <w:numId w:val="26"/>
        </w:numPr>
      </w:pPr>
      <w:r w:rsidRPr="00D1641B">
        <w:t>Faktura skal sendes elektronisk i EHF-format (</w:t>
      </w:r>
      <w:r w:rsidRPr="26C5C61B">
        <w:t>Elektronisk</w:t>
      </w:r>
      <w:r w:rsidRPr="00D1641B">
        <w:t xml:space="preserve"> </w:t>
      </w:r>
      <w:proofErr w:type="spellStart"/>
      <w:r w:rsidRPr="00D1641B">
        <w:t>handelsformat</w:t>
      </w:r>
      <w:proofErr w:type="spellEnd"/>
      <w:r w:rsidRPr="00D1641B">
        <w:t>)</w:t>
      </w:r>
    </w:p>
    <w:p w14:paraId="0A2FB319" w14:textId="77777777" w:rsidR="375C0854" w:rsidRDefault="7C98B1B3" w:rsidP="00EC68FE">
      <w:pPr>
        <w:pStyle w:val="Listeavsnitt"/>
        <w:numPr>
          <w:ilvl w:val="0"/>
          <w:numId w:val="26"/>
        </w:numPr>
      </w:pPr>
      <w:r w:rsidRPr="4403F8B9">
        <w:rPr>
          <w:b/>
          <w:bCs/>
        </w:rPr>
        <w:t>Organisasjonsinformasjon</w:t>
      </w:r>
    </w:p>
    <w:p w14:paraId="62F66F11" w14:textId="77777777" w:rsidR="375C0854" w:rsidRDefault="00EC68FE" w:rsidP="00EC68FE">
      <w:pPr>
        <w:pStyle w:val="Listeavsnitt"/>
        <w:numPr>
          <w:ilvl w:val="1"/>
          <w:numId w:val="26"/>
        </w:numPr>
      </w:pPr>
      <w:r>
        <w:t>Oppdragsgivers</w:t>
      </w:r>
      <w:r w:rsidR="7C98B1B3" w:rsidRPr="26C5C61B">
        <w:t xml:space="preserve"> organisasjonsnummer er 923 954 791.</w:t>
      </w:r>
    </w:p>
    <w:p w14:paraId="230FC6BB" w14:textId="77777777" w:rsidR="375C0854" w:rsidRDefault="7C98B1B3" w:rsidP="00EC68FE">
      <w:pPr>
        <w:pStyle w:val="Listeavsnitt"/>
        <w:numPr>
          <w:ilvl w:val="0"/>
          <w:numId w:val="26"/>
        </w:numPr>
      </w:pPr>
      <w:r w:rsidRPr="4403F8B9">
        <w:rPr>
          <w:b/>
          <w:bCs/>
        </w:rPr>
        <w:t>Fakturaadresse</w:t>
      </w:r>
    </w:p>
    <w:p w14:paraId="2F47A876" w14:textId="77777777" w:rsidR="375C0854" w:rsidRDefault="7C98B1B3" w:rsidP="00EC68FE">
      <w:pPr>
        <w:pStyle w:val="Listeavsnitt"/>
        <w:numPr>
          <w:ilvl w:val="1"/>
          <w:numId w:val="26"/>
        </w:numPr>
      </w:pPr>
      <w:r w:rsidRPr="26C5C61B">
        <w:t>Faktura skal adresseres til:</w:t>
      </w:r>
    </w:p>
    <w:p w14:paraId="6B167701" w14:textId="77777777" w:rsidR="375C0854" w:rsidRDefault="7C98B1B3" w:rsidP="00EC68FE">
      <w:pPr>
        <w:pStyle w:val="Listeavsnitt"/>
        <w:ind w:left="1080"/>
      </w:pPr>
      <w:r w:rsidRPr="26C5C61B">
        <w:lastRenderedPageBreak/>
        <w:t>Oslo kommune Renovasjons- og gjenvinningsetaten</w:t>
      </w:r>
    </w:p>
    <w:p w14:paraId="57E04DC9" w14:textId="77777777" w:rsidR="375C0854" w:rsidRDefault="7C98B1B3" w:rsidP="00EC68FE">
      <w:pPr>
        <w:pStyle w:val="Listeavsnitt"/>
        <w:ind w:left="1080"/>
      </w:pPr>
      <w:r w:rsidRPr="26C5C61B">
        <w:t>Fakturasentralen</w:t>
      </w:r>
    </w:p>
    <w:p w14:paraId="5314EB90" w14:textId="77777777" w:rsidR="375C0854" w:rsidRDefault="7C98B1B3" w:rsidP="00EC68FE">
      <w:pPr>
        <w:pStyle w:val="Listeavsnitt"/>
        <w:ind w:left="1080"/>
      </w:pPr>
      <w:r w:rsidRPr="26C5C61B">
        <w:t>P.b. 6532 Etterstad</w:t>
      </w:r>
    </w:p>
    <w:p w14:paraId="649DE175" w14:textId="77777777" w:rsidR="375C0854" w:rsidRDefault="7C98B1B3" w:rsidP="00EC68FE">
      <w:pPr>
        <w:pStyle w:val="Listeavsnitt"/>
        <w:numPr>
          <w:ilvl w:val="0"/>
          <w:numId w:val="28"/>
        </w:numPr>
      </w:pPr>
      <w:r w:rsidRPr="26C5C61B">
        <w:t xml:space="preserve">Korrekt fakturaadresse vil </w:t>
      </w:r>
      <w:proofErr w:type="gramStart"/>
      <w:r w:rsidRPr="26C5C61B">
        <w:t>fremgå</w:t>
      </w:r>
      <w:proofErr w:type="gramEnd"/>
      <w:r w:rsidRPr="26C5C61B">
        <w:t xml:space="preserve"> av innkjøpsordren.</w:t>
      </w:r>
    </w:p>
    <w:p w14:paraId="17DF1FCC" w14:textId="77777777" w:rsidR="375C0854" w:rsidRDefault="7C98B1B3" w:rsidP="00EC68FE">
      <w:pPr>
        <w:pStyle w:val="Listeavsnitt"/>
        <w:numPr>
          <w:ilvl w:val="0"/>
          <w:numId w:val="26"/>
        </w:numPr>
      </w:pPr>
      <w:r w:rsidRPr="4403F8B9">
        <w:rPr>
          <w:b/>
          <w:bCs/>
        </w:rPr>
        <w:t>Obligatorisk fakturainnhold</w:t>
      </w:r>
    </w:p>
    <w:p w14:paraId="65D383DD" w14:textId="77777777" w:rsidR="375C0854" w:rsidRDefault="7C98B1B3" w:rsidP="00EC68FE">
      <w:pPr>
        <w:pStyle w:val="Listeavsnitt"/>
        <w:ind w:left="0"/>
      </w:pPr>
      <w:r w:rsidRPr="26C5C61B">
        <w:rPr>
          <w:rFonts w:eastAsiaTheme="minorEastAsia"/>
          <w:szCs w:val="20"/>
        </w:rPr>
        <w:t>Faktura skal inneholde følgende informasjon:</w:t>
      </w:r>
    </w:p>
    <w:p w14:paraId="7E769C4F" w14:textId="77777777" w:rsidR="375C0854" w:rsidRDefault="7C98B1B3" w:rsidP="00EC68FE">
      <w:pPr>
        <w:pStyle w:val="Listeavsnitt"/>
        <w:numPr>
          <w:ilvl w:val="0"/>
          <w:numId w:val="27"/>
        </w:numPr>
      </w:pPr>
      <w:r w:rsidRPr="26C5C61B">
        <w:t xml:space="preserve">Navn og adresse på anlegget hvor avfallet er </w:t>
      </w:r>
      <w:r w:rsidR="68C32267">
        <w:t>levert</w:t>
      </w:r>
      <w:r w:rsidRPr="26C5C61B">
        <w:t xml:space="preserve"> fra (hentested)</w:t>
      </w:r>
    </w:p>
    <w:p w14:paraId="2757798A" w14:textId="77777777" w:rsidR="375C0854" w:rsidRDefault="7C98B1B3" w:rsidP="00EC68FE">
      <w:pPr>
        <w:pStyle w:val="Listeavsnitt"/>
        <w:numPr>
          <w:ilvl w:val="0"/>
          <w:numId w:val="27"/>
        </w:numPr>
      </w:pPr>
      <w:r w:rsidRPr="26C5C61B">
        <w:t>Pris per tonn</w:t>
      </w:r>
    </w:p>
    <w:p w14:paraId="61DE59E7" w14:textId="77777777" w:rsidR="375C0854" w:rsidRDefault="7C98B1B3" w:rsidP="00EC68FE">
      <w:pPr>
        <w:pStyle w:val="Listeavsnitt"/>
        <w:numPr>
          <w:ilvl w:val="0"/>
          <w:numId w:val="27"/>
        </w:numPr>
      </w:pPr>
      <w:r w:rsidRPr="26C5C61B">
        <w:t>Oppdragsgivers avtalenummer</w:t>
      </w:r>
    </w:p>
    <w:p w14:paraId="2A2BEAA8" w14:textId="77777777" w:rsidR="375C0854" w:rsidRDefault="7C98B1B3" w:rsidP="00EC68FE">
      <w:pPr>
        <w:pStyle w:val="Listeavsnitt"/>
        <w:numPr>
          <w:ilvl w:val="0"/>
          <w:numId w:val="27"/>
        </w:numPr>
      </w:pPr>
      <w:r w:rsidRPr="26C5C61B">
        <w:t>Dato for hvert enkelt henteoppdrag</w:t>
      </w:r>
    </w:p>
    <w:p w14:paraId="71D5EC8B" w14:textId="77777777" w:rsidR="375C0854" w:rsidRDefault="7C98B1B3" w:rsidP="00EC68FE">
      <w:pPr>
        <w:pStyle w:val="Listeavsnitt"/>
        <w:numPr>
          <w:ilvl w:val="0"/>
          <w:numId w:val="27"/>
        </w:numPr>
      </w:pPr>
      <w:r w:rsidRPr="26C5C61B">
        <w:t>Tonnasje per deklarasjonsnummer</w:t>
      </w:r>
    </w:p>
    <w:p w14:paraId="36E09592" w14:textId="77777777" w:rsidR="00414ACF" w:rsidRDefault="7C98B1B3" w:rsidP="00EC68FE">
      <w:pPr>
        <w:pStyle w:val="Listeavsnitt"/>
        <w:numPr>
          <w:ilvl w:val="0"/>
          <w:numId w:val="27"/>
        </w:numPr>
      </w:pPr>
      <w:r w:rsidRPr="26C5C61B">
        <w:t>Samlet tonnasje og total kostnad per måned, både inkludert og ekskludert merverdiavgift</w:t>
      </w:r>
    </w:p>
    <w:p w14:paraId="16506C8B" w14:textId="77777777" w:rsidR="0037697C" w:rsidRDefault="0037697C" w:rsidP="0037697C">
      <w:pPr>
        <w:pStyle w:val="Overskrift3"/>
      </w:pPr>
      <w:bookmarkStart w:id="35" w:name="_Toc238044514"/>
      <w:r>
        <w:t>Gebyr for avvik i leveransen</w:t>
      </w:r>
      <w:bookmarkEnd w:id="35"/>
    </w:p>
    <w:p w14:paraId="75D5B686" w14:textId="73329A9E" w:rsidR="30159869" w:rsidRDefault="30159869" w:rsidP="582DD6D7">
      <w:r w:rsidRPr="6847DA92">
        <w:rPr>
          <w:rFonts w:ascii="Oslo Sans Office" w:eastAsia="Oslo Sans Office" w:hAnsi="Oslo Sans Office" w:cs="Oslo Sans Office"/>
          <w:szCs w:val="20"/>
        </w:rPr>
        <w:t>Leverandøren skal levere i henhold til kravene i konkurransegrunnlaget og</w:t>
      </w:r>
      <w:r w:rsidR="00E73BCF" w:rsidRPr="6847DA92">
        <w:rPr>
          <w:rFonts w:ascii="Oslo Sans Office" w:eastAsia="Oslo Sans Office" w:hAnsi="Oslo Sans Office" w:cs="Oslo Sans Office"/>
          <w:szCs w:val="20"/>
        </w:rPr>
        <w:t xml:space="preserve"> </w:t>
      </w:r>
      <w:r w:rsidRPr="6847DA92">
        <w:rPr>
          <w:rFonts w:ascii="Oslo Sans Office" w:eastAsia="Oslo Sans Office" w:hAnsi="Oslo Sans Office" w:cs="Oslo Sans Office"/>
          <w:szCs w:val="20"/>
        </w:rPr>
        <w:t>kontrakt</w:t>
      </w:r>
      <w:r w:rsidR="00F80A20" w:rsidRPr="6847DA92">
        <w:rPr>
          <w:rFonts w:ascii="Oslo Sans Office" w:eastAsia="Oslo Sans Office" w:hAnsi="Oslo Sans Office" w:cs="Oslo Sans Office"/>
          <w:szCs w:val="20"/>
        </w:rPr>
        <w:t>en</w:t>
      </w:r>
      <w:r w:rsidRPr="6847DA92">
        <w:rPr>
          <w:rFonts w:ascii="Oslo Sans Office" w:eastAsia="Oslo Sans Office" w:hAnsi="Oslo Sans Office" w:cs="Oslo Sans Office"/>
          <w:szCs w:val="20"/>
        </w:rPr>
        <w:t xml:space="preserve">, herunder korrekt fakturering, </w:t>
      </w:r>
      <w:r w:rsidR="0073029F" w:rsidRPr="6847DA92">
        <w:rPr>
          <w:rFonts w:ascii="Oslo Sans Office" w:eastAsia="Oslo Sans Office" w:hAnsi="Oslo Sans Office" w:cs="Oslo Sans Office"/>
          <w:szCs w:val="20"/>
        </w:rPr>
        <w:t xml:space="preserve">nødvendig </w:t>
      </w:r>
      <w:r w:rsidRPr="6847DA92">
        <w:rPr>
          <w:rFonts w:ascii="Oslo Sans Office" w:eastAsia="Oslo Sans Office" w:hAnsi="Oslo Sans Office" w:cs="Oslo Sans Office"/>
          <w:szCs w:val="20"/>
        </w:rPr>
        <w:t xml:space="preserve">dokumentasjon, gjennomføring av tjenester, </w:t>
      </w:r>
      <w:r w:rsidR="00AD3D5A" w:rsidRPr="6847DA92">
        <w:rPr>
          <w:rFonts w:ascii="Oslo Sans Office" w:eastAsia="Oslo Sans Office" w:hAnsi="Oslo Sans Office" w:cs="Oslo Sans Office"/>
          <w:szCs w:val="20"/>
        </w:rPr>
        <w:t xml:space="preserve">overholdelse av </w:t>
      </w:r>
      <w:r w:rsidRPr="6847DA92">
        <w:rPr>
          <w:rFonts w:ascii="Oslo Sans Office" w:eastAsia="Oslo Sans Office" w:hAnsi="Oslo Sans Office" w:cs="Oslo Sans Office"/>
          <w:szCs w:val="20"/>
        </w:rPr>
        <w:t>henteplan</w:t>
      </w:r>
      <w:r w:rsidR="00D6798C" w:rsidRPr="6847DA92">
        <w:rPr>
          <w:rFonts w:ascii="Oslo Sans Office" w:eastAsia="Oslo Sans Office" w:hAnsi="Oslo Sans Office" w:cs="Oslo Sans Office"/>
          <w:szCs w:val="20"/>
        </w:rPr>
        <w:t xml:space="preserve"> samt korrekt klassifisering </w:t>
      </w:r>
      <w:r w:rsidRPr="6847DA92">
        <w:rPr>
          <w:rFonts w:ascii="Oslo Sans Office" w:eastAsia="Oslo Sans Office" w:hAnsi="Oslo Sans Office" w:cs="Oslo Sans Office"/>
          <w:szCs w:val="20"/>
        </w:rPr>
        <w:t>og sortering.</w:t>
      </w:r>
    </w:p>
    <w:p w14:paraId="5D28B05C" w14:textId="77777777" w:rsidR="00A1765C" w:rsidRDefault="00A1765C" w:rsidP="582DD6D7">
      <w:r w:rsidRPr="6847DA92">
        <w:rPr>
          <w:rFonts w:ascii="Oslo Sans Office" w:eastAsia="Oslo Sans Office" w:hAnsi="Oslo Sans Office" w:cs="Oslo Sans Office"/>
          <w:szCs w:val="20"/>
        </w:rPr>
        <w:t xml:space="preserve">Nærmere bestemmelser </w:t>
      </w:r>
      <w:proofErr w:type="gramStart"/>
      <w:r w:rsidRPr="6847DA92">
        <w:rPr>
          <w:rFonts w:ascii="Oslo Sans Office" w:eastAsia="Oslo Sans Office" w:hAnsi="Oslo Sans Office" w:cs="Oslo Sans Office"/>
          <w:szCs w:val="20"/>
        </w:rPr>
        <w:t>fremgår</w:t>
      </w:r>
      <w:proofErr w:type="gramEnd"/>
      <w:r w:rsidRPr="6847DA92">
        <w:rPr>
          <w:rFonts w:ascii="Oslo Sans Office" w:eastAsia="Oslo Sans Office" w:hAnsi="Oslo Sans Office" w:cs="Oslo Sans Office"/>
          <w:szCs w:val="20"/>
        </w:rPr>
        <w:t xml:space="preserve"> av kontrakten.</w:t>
      </w:r>
    </w:p>
    <w:p w14:paraId="36648CEF" w14:textId="5E6CB570" w:rsidR="00517600" w:rsidRDefault="002B4E67" w:rsidP="00517600">
      <w:pPr>
        <w:pStyle w:val="Overskrift3"/>
      </w:pPr>
      <w:bookmarkStart w:id="36" w:name="_Toc238044515"/>
      <w:r>
        <w:t>Kontraktsoppføl</w:t>
      </w:r>
      <w:r w:rsidR="008F39FA">
        <w:t xml:space="preserve">ging </w:t>
      </w:r>
      <w:r>
        <w:t>og nøkkelpersoner</w:t>
      </w:r>
      <w:bookmarkEnd w:id="36"/>
    </w:p>
    <w:p w14:paraId="5A1DA606" w14:textId="3FBCD267" w:rsidR="00173173" w:rsidRDefault="00173173" w:rsidP="0060278C">
      <w:pPr>
        <w:rPr>
          <w:rFonts w:asciiTheme="majorHAnsi" w:hAnsiTheme="majorHAnsi"/>
        </w:rPr>
      </w:pPr>
      <w:r w:rsidRPr="001D4A99">
        <w:rPr>
          <w:rFonts w:asciiTheme="majorHAnsi" w:hAnsiTheme="majorHAnsi"/>
        </w:rPr>
        <w:t xml:space="preserve">Det skal holdes jevnlige </w:t>
      </w:r>
      <w:r>
        <w:rPr>
          <w:rFonts w:asciiTheme="majorHAnsi" w:hAnsiTheme="majorHAnsi"/>
        </w:rPr>
        <w:t>kontraktsoppfølgingsmøter</w:t>
      </w:r>
      <w:r w:rsidRPr="001D4A99">
        <w:rPr>
          <w:rFonts w:asciiTheme="majorHAnsi" w:hAnsiTheme="majorHAnsi"/>
        </w:rPr>
        <w:t xml:space="preserve"> med representanter fra </w:t>
      </w:r>
      <w:r w:rsidR="00721E92">
        <w:rPr>
          <w:rFonts w:asciiTheme="majorHAnsi" w:hAnsiTheme="majorHAnsi"/>
        </w:rPr>
        <w:t xml:space="preserve">Oppdragsgiver, </w:t>
      </w:r>
      <w:r w:rsidR="00721E92" w:rsidRPr="001D4A99">
        <w:rPr>
          <w:rFonts w:asciiTheme="majorHAnsi" w:hAnsiTheme="majorHAnsi"/>
        </w:rPr>
        <w:t>Leverandør</w:t>
      </w:r>
      <w:r w:rsidRPr="001D4A99">
        <w:rPr>
          <w:rFonts w:asciiTheme="majorHAnsi" w:hAnsiTheme="majorHAnsi"/>
        </w:rPr>
        <w:t xml:space="preserve"> og eventuell under</w:t>
      </w:r>
      <w:r w:rsidR="0060003C">
        <w:rPr>
          <w:rFonts w:asciiTheme="majorHAnsi" w:hAnsiTheme="majorHAnsi"/>
        </w:rPr>
        <w:t>l</w:t>
      </w:r>
      <w:r w:rsidR="00861929">
        <w:rPr>
          <w:rFonts w:asciiTheme="majorHAnsi" w:hAnsiTheme="majorHAnsi"/>
        </w:rPr>
        <w:t>everandør</w:t>
      </w:r>
      <w:r w:rsidRPr="001D4A99">
        <w:rPr>
          <w:rFonts w:asciiTheme="majorHAnsi" w:hAnsiTheme="majorHAnsi"/>
        </w:rPr>
        <w:t xml:space="preserve">. Oppdragsgiver vil innkalle til disse møtene. I en oppstartfase må </w:t>
      </w:r>
      <w:r w:rsidR="00861929">
        <w:rPr>
          <w:rFonts w:asciiTheme="majorHAnsi" w:hAnsiTheme="majorHAnsi"/>
        </w:rPr>
        <w:t>Leverandør</w:t>
      </w:r>
      <w:r w:rsidRPr="001D4A99">
        <w:rPr>
          <w:rFonts w:asciiTheme="majorHAnsi" w:hAnsiTheme="majorHAnsi"/>
        </w:rPr>
        <w:t xml:space="preserve"> forvente at det kan være behov for</w:t>
      </w:r>
      <w:r>
        <w:rPr>
          <w:rFonts w:asciiTheme="majorHAnsi" w:hAnsiTheme="majorHAnsi"/>
        </w:rPr>
        <w:t xml:space="preserve"> hyppige</w:t>
      </w:r>
      <w:r w:rsidRPr="001D4A99">
        <w:rPr>
          <w:rFonts w:asciiTheme="majorHAnsi" w:hAnsiTheme="majorHAnsi"/>
        </w:rPr>
        <w:t xml:space="preserve"> møter.</w:t>
      </w:r>
    </w:p>
    <w:p w14:paraId="3E770F4B" w14:textId="25412309" w:rsidR="00173173" w:rsidRDefault="44A2413D" w:rsidP="0060278C">
      <w:pPr>
        <w:rPr>
          <w:rFonts w:asciiTheme="majorHAnsi" w:hAnsiTheme="majorHAnsi"/>
        </w:rPr>
      </w:pPr>
      <w:r w:rsidRPr="68CC0EAE">
        <w:rPr>
          <w:rFonts w:asciiTheme="majorHAnsi" w:hAnsiTheme="majorHAnsi"/>
        </w:rPr>
        <w:t xml:space="preserve">Kontakt mellom Oppdragsgiver og </w:t>
      </w:r>
      <w:r w:rsidR="6E2AA5C6" w:rsidRPr="68CC0EAE">
        <w:rPr>
          <w:rFonts w:asciiTheme="majorHAnsi" w:hAnsiTheme="majorHAnsi"/>
        </w:rPr>
        <w:t>Leverandør</w:t>
      </w:r>
      <w:r w:rsidRPr="68CC0EAE">
        <w:rPr>
          <w:rFonts w:asciiTheme="majorHAnsi" w:hAnsiTheme="majorHAnsi"/>
        </w:rPr>
        <w:t xml:space="preserve"> om løpende drift skal skje mellom Oppdragsgiver og en fast person hos </w:t>
      </w:r>
      <w:r w:rsidR="6E2AA5C6" w:rsidRPr="68CC0EAE">
        <w:rPr>
          <w:rFonts w:asciiTheme="majorHAnsi" w:hAnsiTheme="majorHAnsi"/>
        </w:rPr>
        <w:t>Leverandør</w:t>
      </w:r>
      <w:r w:rsidRPr="68CC0EAE">
        <w:rPr>
          <w:rFonts w:asciiTheme="majorHAnsi" w:hAnsiTheme="majorHAnsi"/>
        </w:rPr>
        <w:t xml:space="preserve"> med ansvar for oppdraget. Ved lengre tids fravær </w:t>
      </w:r>
      <w:r w:rsidR="00FD4128">
        <w:rPr>
          <w:rFonts w:asciiTheme="majorHAnsi" w:hAnsiTheme="majorHAnsi"/>
        </w:rPr>
        <w:t xml:space="preserve">av nøkkelpersoner </w:t>
      </w:r>
      <w:r w:rsidRPr="68CC0EAE">
        <w:rPr>
          <w:rFonts w:asciiTheme="majorHAnsi" w:hAnsiTheme="majorHAnsi"/>
        </w:rPr>
        <w:t xml:space="preserve">skal </w:t>
      </w:r>
      <w:r w:rsidR="6E2AA5C6" w:rsidRPr="68CC0EAE">
        <w:rPr>
          <w:rFonts w:asciiTheme="majorHAnsi" w:hAnsiTheme="majorHAnsi"/>
        </w:rPr>
        <w:t>Leverandør</w:t>
      </w:r>
      <w:r w:rsidRPr="68CC0EAE">
        <w:rPr>
          <w:rFonts w:asciiTheme="majorHAnsi" w:hAnsiTheme="majorHAnsi"/>
        </w:rPr>
        <w:t xml:space="preserve"> oppgi stedfortreder til Oppdragsgiver.</w:t>
      </w:r>
    </w:p>
    <w:p w14:paraId="78928549" w14:textId="351B3A74" w:rsidR="00173173" w:rsidRDefault="00861929" w:rsidP="0060278C">
      <w:pPr>
        <w:rPr>
          <w:rFonts w:asciiTheme="majorHAnsi" w:hAnsiTheme="majorHAnsi"/>
        </w:rPr>
      </w:pPr>
      <w:r>
        <w:rPr>
          <w:rFonts w:asciiTheme="majorHAnsi" w:hAnsiTheme="majorHAnsi"/>
        </w:rPr>
        <w:t>Leverandør</w:t>
      </w:r>
      <w:r w:rsidR="00173173" w:rsidRPr="00C06DF5">
        <w:rPr>
          <w:rFonts w:asciiTheme="majorHAnsi" w:hAnsiTheme="majorHAnsi"/>
        </w:rPr>
        <w:t xml:space="preserve"> må være forberedt på at </w:t>
      </w:r>
      <w:r w:rsidR="00173173">
        <w:rPr>
          <w:rFonts w:asciiTheme="majorHAnsi" w:hAnsiTheme="majorHAnsi"/>
        </w:rPr>
        <w:t>Oppdragsgiver</w:t>
      </w:r>
      <w:r w:rsidR="00173173" w:rsidRPr="00C06DF5">
        <w:rPr>
          <w:rFonts w:asciiTheme="majorHAnsi" w:hAnsiTheme="majorHAnsi"/>
        </w:rPr>
        <w:t xml:space="preserve"> vil kunne foreta stedlig kontroll av anlegg og kjøretøy som ikke er forhåndsvarslet.</w:t>
      </w:r>
    </w:p>
    <w:p w14:paraId="281047F1" w14:textId="0C0AA670" w:rsidR="00173173" w:rsidRDefault="00173173" w:rsidP="0060278C">
      <w:pPr>
        <w:rPr>
          <w:rFonts w:asciiTheme="majorHAnsi" w:hAnsiTheme="majorHAnsi"/>
        </w:rPr>
      </w:pPr>
      <w:r>
        <w:rPr>
          <w:rFonts w:asciiTheme="majorHAnsi" w:hAnsiTheme="majorHAnsi"/>
        </w:rPr>
        <w:t xml:space="preserve">Det skal </w:t>
      </w:r>
      <w:r w:rsidR="002A56B5">
        <w:rPr>
          <w:rFonts w:asciiTheme="majorHAnsi" w:hAnsiTheme="majorHAnsi"/>
        </w:rPr>
        <w:t xml:space="preserve">også </w:t>
      </w:r>
      <w:r>
        <w:rPr>
          <w:rFonts w:asciiTheme="majorHAnsi" w:hAnsiTheme="majorHAnsi"/>
        </w:rPr>
        <w:t>oppgis kontaktperson for henvendelser angående faktura.</w:t>
      </w:r>
    </w:p>
    <w:p w14:paraId="13A4BD4C" w14:textId="4F7F374E" w:rsidR="00FD2C57" w:rsidRDefault="00173173" w:rsidP="006D21B7">
      <w:pPr>
        <w:jc w:val="both"/>
        <w:rPr>
          <w:rFonts w:asciiTheme="majorHAnsi" w:hAnsiTheme="majorHAnsi"/>
        </w:rPr>
      </w:pPr>
      <w:r w:rsidRPr="00B95F59">
        <w:rPr>
          <w:rFonts w:asciiTheme="majorHAnsi" w:hAnsiTheme="majorHAnsi"/>
          <w:b/>
          <w:bCs/>
          <w:i/>
          <w:iCs/>
        </w:rPr>
        <w:t>Dokumentasjonskrav:</w:t>
      </w:r>
      <w:r>
        <w:rPr>
          <w:rFonts w:asciiTheme="majorHAnsi" w:hAnsiTheme="majorHAnsi"/>
          <w:b/>
          <w:bCs/>
        </w:rPr>
        <w:t xml:space="preserve"> </w:t>
      </w:r>
      <w:r w:rsidRPr="000378C7">
        <w:rPr>
          <w:rFonts w:asciiTheme="majorHAnsi" w:hAnsiTheme="majorHAnsi"/>
        </w:rPr>
        <w:t>Oppgi</w:t>
      </w:r>
      <w:r>
        <w:rPr>
          <w:rFonts w:asciiTheme="majorHAnsi" w:hAnsiTheme="majorHAnsi"/>
        </w:rPr>
        <w:t xml:space="preserve"> kontaktperson(er)</w:t>
      </w:r>
    </w:p>
    <w:p w14:paraId="5E79871F" w14:textId="77777777" w:rsidR="00FD2C57" w:rsidRDefault="00FD2C57">
      <w:pPr>
        <w:spacing w:after="160" w:line="259" w:lineRule="auto"/>
        <w:rPr>
          <w:rFonts w:asciiTheme="majorHAnsi" w:hAnsiTheme="majorHAnsi"/>
        </w:rPr>
      </w:pPr>
      <w:r>
        <w:rPr>
          <w:rFonts w:asciiTheme="majorHAnsi" w:hAnsiTheme="majorHAnsi"/>
        </w:rPr>
        <w:br w:type="page"/>
      </w:r>
    </w:p>
    <w:p w14:paraId="31D83BE9" w14:textId="77777777" w:rsidR="00173173" w:rsidRPr="00B84250" w:rsidRDefault="00173173" w:rsidP="006D21B7">
      <w:pPr>
        <w:jc w:val="both"/>
        <w:rPr>
          <w:rFonts w:asciiTheme="majorHAnsi" w:hAnsiTheme="majorHAnsi"/>
        </w:rPr>
      </w:pPr>
    </w:p>
    <w:p w14:paraId="4AF48B86" w14:textId="65FD2C0D" w:rsidR="0004100A" w:rsidRDefault="00AF303C">
      <w:pPr>
        <w:pStyle w:val="Overskrift1"/>
      </w:pPr>
      <w:bookmarkStart w:id="37" w:name="_Toc238044516"/>
      <w:r>
        <w:t>Dokumentasjonskrav</w:t>
      </w:r>
      <w:bookmarkEnd w:id="37"/>
      <w:r w:rsidR="009D6053">
        <w:t xml:space="preserve"> </w:t>
      </w:r>
    </w:p>
    <w:p w14:paraId="13D10800" w14:textId="77777777" w:rsidR="00E214E9" w:rsidRPr="00B95F59" w:rsidRDefault="00E214E9" w:rsidP="00867A07">
      <w:pPr>
        <w:jc w:val="both"/>
        <w:rPr>
          <w:rFonts w:asciiTheme="majorHAnsi" w:hAnsiTheme="majorHAnsi"/>
        </w:rPr>
      </w:pPr>
      <w:r>
        <w:rPr>
          <w:rFonts w:asciiTheme="majorHAnsi" w:hAnsiTheme="majorHAnsi"/>
        </w:rPr>
        <w:t>Der det er relevant, gjelder kravene som skal dokumenteres både ordinært mottakssted, og alternative mottakssteder Oppdragstager kan benytte i løpet av kontraktsperioden.</w:t>
      </w:r>
    </w:p>
    <w:p w14:paraId="2DE79F7D" w14:textId="1BB6FF4B" w:rsidR="00D82D22" w:rsidRDefault="00D82D22" w:rsidP="00D82D22">
      <w:pPr>
        <w:pStyle w:val="Bildetekst"/>
      </w:pPr>
      <w:r>
        <w:t xml:space="preserve">Tabell </w:t>
      </w:r>
      <w:r>
        <w:fldChar w:fldCharType="begin"/>
      </w:r>
      <w:r>
        <w:instrText>SEQ Tabell \* ARABIC</w:instrText>
      </w:r>
      <w:r>
        <w:fldChar w:fldCharType="separate"/>
      </w:r>
      <w:r>
        <w:rPr>
          <w:noProof/>
        </w:rPr>
        <w:t>3</w:t>
      </w:r>
      <w:r>
        <w:fldChar w:fldCharType="end"/>
      </w:r>
      <w:r>
        <w:t xml:space="preserve"> - </w:t>
      </w:r>
      <w:r w:rsidRPr="00CC7EA1">
        <w:t>Tabell med krav som må dokumenters</w:t>
      </w:r>
    </w:p>
    <w:tbl>
      <w:tblPr>
        <w:tblStyle w:val="Rutenettabell4uthevingsfarge3"/>
        <w:tblW w:w="8647" w:type="dxa"/>
        <w:jc w:val="center"/>
        <w:tblLayout w:type="fixed"/>
        <w:tblLook w:val="04A0" w:firstRow="1" w:lastRow="0" w:firstColumn="1" w:lastColumn="0" w:noHBand="0" w:noVBand="1"/>
      </w:tblPr>
      <w:tblGrid>
        <w:gridCol w:w="964"/>
        <w:gridCol w:w="3006"/>
        <w:gridCol w:w="1559"/>
        <w:gridCol w:w="3118"/>
      </w:tblGrid>
      <w:tr w:rsidR="00F140E7" w14:paraId="1BD065EE" w14:textId="77777777" w:rsidTr="009504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vAlign w:val="center"/>
          </w:tcPr>
          <w:p w14:paraId="0D7F564E" w14:textId="52A3DDA1" w:rsidR="00F140E7" w:rsidRPr="000B6611" w:rsidRDefault="00F140E7" w:rsidP="0095048E">
            <w:pPr>
              <w:jc w:val="center"/>
              <w:rPr>
                <w:color w:val="auto"/>
              </w:rPr>
            </w:pPr>
            <w:r w:rsidRPr="000B6611">
              <w:rPr>
                <w:color w:val="auto"/>
              </w:rPr>
              <w:t>Kap.nr</w:t>
            </w:r>
          </w:p>
        </w:tc>
        <w:tc>
          <w:tcPr>
            <w:tcW w:w="3006" w:type="dxa"/>
            <w:vAlign w:val="center"/>
          </w:tcPr>
          <w:p w14:paraId="691EB956" w14:textId="44B16D2C" w:rsidR="00F140E7" w:rsidRPr="000B6611" w:rsidRDefault="00F140E7" w:rsidP="0095048E">
            <w:pPr>
              <w:jc w:val="center"/>
              <w:cnfStyle w:val="100000000000" w:firstRow="1" w:lastRow="0" w:firstColumn="0" w:lastColumn="0" w:oddVBand="0" w:evenVBand="0" w:oddHBand="0" w:evenHBand="0" w:firstRowFirstColumn="0" w:firstRowLastColumn="0" w:lastRowFirstColumn="0" w:lastRowLastColumn="0"/>
              <w:rPr>
                <w:color w:val="auto"/>
              </w:rPr>
            </w:pPr>
            <w:r w:rsidRPr="000B6611">
              <w:rPr>
                <w:color w:val="auto"/>
              </w:rPr>
              <w:t>Krav i kravspesifikasjonen</w:t>
            </w:r>
          </w:p>
        </w:tc>
        <w:tc>
          <w:tcPr>
            <w:tcW w:w="1559" w:type="dxa"/>
            <w:vAlign w:val="center"/>
          </w:tcPr>
          <w:p w14:paraId="3E3923AB" w14:textId="629F9D58" w:rsidR="00F140E7" w:rsidRPr="000B6611" w:rsidRDefault="00F140E7" w:rsidP="0095048E">
            <w:pPr>
              <w:jc w:val="center"/>
              <w:cnfStyle w:val="100000000000" w:firstRow="1" w:lastRow="0" w:firstColumn="0" w:lastColumn="0" w:oddVBand="0" w:evenVBand="0" w:oddHBand="0" w:evenHBand="0" w:firstRowFirstColumn="0" w:firstRowLastColumn="0" w:lastRowFirstColumn="0" w:lastRowLastColumn="0"/>
              <w:rPr>
                <w:b w:val="0"/>
                <w:color w:val="auto"/>
              </w:rPr>
            </w:pPr>
            <w:r w:rsidRPr="000B6611">
              <w:rPr>
                <w:color w:val="auto"/>
              </w:rPr>
              <w:t>Navn</w:t>
            </w:r>
            <w:r w:rsidR="00CA6AF6">
              <w:rPr>
                <w:color w:val="auto"/>
              </w:rPr>
              <w:t xml:space="preserve"> på</w:t>
            </w:r>
            <w:r w:rsidRPr="000B6611">
              <w:rPr>
                <w:b w:val="0"/>
                <w:color w:val="auto"/>
              </w:rPr>
              <w:br/>
            </w:r>
            <w:r w:rsidRPr="000B6611">
              <w:rPr>
                <w:color w:val="auto"/>
              </w:rPr>
              <w:t>Vedlegg</w:t>
            </w:r>
          </w:p>
        </w:tc>
        <w:tc>
          <w:tcPr>
            <w:tcW w:w="3118" w:type="dxa"/>
            <w:vAlign w:val="center"/>
          </w:tcPr>
          <w:p w14:paraId="7C3B4454" w14:textId="1DF98991" w:rsidR="00F140E7" w:rsidRPr="000B6611" w:rsidRDefault="004A1736" w:rsidP="0095048E">
            <w:pPr>
              <w:jc w:val="center"/>
              <w:cnfStyle w:val="100000000000" w:firstRow="1" w:lastRow="0" w:firstColumn="0" w:lastColumn="0" w:oddVBand="0" w:evenVBand="0" w:oddHBand="0" w:evenHBand="0" w:firstRowFirstColumn="0" w:firstRowLastColumn="0" w:lastRowFirstColumn="0" w:lastRowLastColumn="0"/>
              <w:rPr>
                <w:color w:val="auto"/>
              </w:rPr>
            </w:pPr>
            <w:r w:rsidRPr="000B6611">
              <w:rPr>
                <w:color w:val="auto"/>
              </w:rPr>
              <w:t>K</w:t>
            </w:r>
            <w:r w:rsidR="00F140E7" w:rsidRPr="000B6611">
              <w:rPr>
                <w:color w:val="auto"/>
              </w:rPr>
              <w:t>ommentar</w:t>
            </w:r>
          </w:p>
        </w:tc>
      </w:tr>
      <w:tr w:rsidR="00F140E7" w14:paraId="0C541F20" w14:textId="77777777" w:rsidTr="000B661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tcPr>
          <w:p w14:paraId="559DD8D4" w14:textId="162720A9" w:rsidR="00F140E7" w:rsidRPr="00F635A9" w:rsidRDefault="00F140E7" w:rsidP="00B42972">
            <w:r>
              <w:t>2.</w:t>
            </w:r>
            <w:r w:rsidR="007F34F2">
              <w:t>3</w:t>
            </w:r>
          </w:p>
        </w:tc>
        <w:tc>
          <w:tcPr>
            <w:tcW w:w="3006" w:type="dxa"/>
          </w:tcPr>
          <w:p w14:paraId="239430C8" w14:textId="37C2F18E" w:rsidR="00F140E7" w:rsidRPr="009D6053" w:rsidRDefault="00F140E7" w:rsidP="00920824">
            <w:pPr>
              <w:cnfStyle w:val="000000100000" w:firstRow="0" w:lastRow="0" w:firstColumn="0" w:lastColumn="0" w:oddVBand="0" w:evenVBand="0" w:oddHBand="1" w:evenHBand="0" w:firstRowFirstColumn="0" w:firstRowLastColumn="0" w:lastRowFirstColumn="0" w:lastRowLastColumn="0"/>
              <w:rPr>
                <w:i/>
                <w:iCs/>
                <w:sz w:val="16"/>
                <w:szCs w:val="16"/>
              </w:rPr>
            </w:pPr>
            <w:r>
              <w:t>Krav til oppsamlingsenheter</w:t>
            </w:r>
          </w:p>
        </w:tc>
        <w:tc>
          <w:tcPr>
            <w:tcW w:w="1559" w:type="dxa"/>
          </w:tcPr>
          <w:p w14:paraId="0720347D" w14:textId="2828BF72" w:rsidR="00F140E7" w:rsidRDefault="00F140E7" w:rsidP="00B42972">
            <w:pPr>
              <w:cnfStyle w:val="000000100000" w:firstRow="0" w:lastRow="0" w:firstColumn="0" w:lastColumn="0" w:oddVBand="0" w:evenVBand="0" w:oddHBand="1" w:evenHBand="0" w:firstRowFirstColumn="0" w:firstRowLastColumn="0" w:lastRowFirstColumn="0" w:lastRowLastColumn="0"/>
            </w:pPr>
            <w:r>
              <w:t>3-</w:t>
            </w:r>
            <w:r w:rsidR="0095048E">
              <w:t>A</w:t>
            </w:r>
          </w:p>
        </w:tc>
        <w:tc>
          <w:tcPr>
            <w:tcW w:w="3118" w:type="dxa"/>
          </w:tcPr>
          <w:p w14:paraId="07B02A51" w14:textId="77777777" w:rsidR="00F140E7" w:rsidRDefault="00F140E7" w:rsidP="00B42972">
            <w:pPr>
              <w:cnfStyle w:val="000000100000" w:firstRow="0" w:lastRow="0" w:firstColumn="0" w:lastColumn="0" w:oddVBand="0" w:evenVBand="0" w:oddHBand="1" w:evenHBand="0" w:firstRowFirstColumn="0" w:firstRowLastColumn="0" w:lastRowFirstColumn="0" w:lastRowLastColumn="0"/>
            </w:pPr>
          </w:p>
        </w:tc>
      </w:tr>
      <w:tr w:rsidR="0095048E" w14:paraId="7EFDEE61" w14:textId="77777777" w:rsidTr="000B6611">
        <w:trPr>
          <w:jc w:val="center"/>
        </w:trPr>
        <w:tc>
          <w:tcPr>
            <w:cnfStyle w:val="001000000000" w:firstRow="0" w:lastRow="0" w:firstColumn="1" w:lastColumn="0" w:oddVBand="0" w:evenVBand="0" w:oddHBand="0" w:evenHBand="0" w:firstRowFirstColumn="0" w:firstRowLastColumn="0" w:lastRowFirstColumn="0" w:lastRowLastColumn="0"/>
            <w:tcW w:w="964" w:type="dxa"/>
          </w:tcPr>
          <w:p w14:paraId="06D1326C" w14:textId="2B134C1C" w:rsidR="0095048E" w:rsidRDefault="0095048E" w:rsidP="00B42972">
            <w:r>
              <w:t>2.4.</w:t>
            </w:r>
          </w:p>
        </w:tc>
        <w:tc>
          <w:tcPr>
            <w:tcW w:w="3006" w:type="dxa"/>
          </w:tcPr>
          <w:p w14:paraId="228807FE" w14:textId="1E0B1AE4" w:rsidR="0095048E" w:rsidRDefault="00D5191A" w:rsidP="00920824">
            <w:pPr>
              <w:cnfStyle w:val="000000000000" w:firstRow="0" w:lastRow="0" w:firstColumn="0" w:lastColumn="0" w:oddVBand="0" w:evenVBand="0" w:oddHBand="0" w:evenHBand="0" w:firstRowFirstColumn="0" w:firstRowLastColumn="0" w:lastRowFirstColumn="0" w:lastRowLastColumn="0"/>
            </w:pPr>
            <w:r>
              <w:t xml:space="preserve">Krav til mottak og mottakssted </w:t>
            </w:r>
            <w:r>
              <w:rPr>
                <w:i/>
                <w:iCs/>
                <w:sz w:val="16"/>
                <w:szCs w:val="16"/>
              </w:rPr>
              <w:t xml:space="preserve"> </w:t>
            </w:r>
          </w:p>
        </w:tc>
        <w:tc>
          <w:tcPr>
            <w:tcW w:w="1559" w:type="dxa"/>
          </w:tcPr>
          <w:p w14:paraId="57A75BEF" w14:textId="667E65F2" w:rsidR="0095048E" w:rsidRDefault="0095048E" w:rsidP="00B42972">
            <w:pPr>
              <w:cnfStyle w:val="000000000000" w:firstRow="0" w:lastRow="0" w:firstColumn="0" w:lastColumn="0" w:oddVBand="0" w:evenVBand="0" w:oddHBand="0" w:evenHBand="0" w:firstRowFirstColumn="0" w:firstRowLastColumn="0" w:lastRowFirstColumn="0" w:lastRowLastColumn="0"/>
            </w:pPr>
            <w:r>
              <w:t>3-B</w:t>
            </w:r>
          </w:p>
        </w:tc>
        <w:tc>
          <w:tcPr>
            <w:tcW w:w="3118" w:type="dxa"/>
          </w:tcPr>
          <w:p w14:paraId="4A7ED6A9" w14:textId="77777777" w:rsidR="0095048E" w:rsidRDefault="0095048E" w:rsidP="00B42972">
            <w:pPr>
              <w:cnfStyle w:val="000000000000" w:firstRow="0" w:lastRow="0" w:firstColumn="0" w:lastColumn="0" w:oddVBand="0" w:evenVBand="0" w:oddHBand="0" w:evenHBand="0" w:firstRowFirstColumn="0" w:firstRowLastColumn="0" w:lastRowFirstColumn="0" w:lastRowLastColumn="0"/>
            </w:pPr>
          </w:p>
        </w:tc>
      </w:tr>
      <w:tr w:rsidR="00F140E7" w14:paraId="2D2A059C" w14:textId="77777777" w:rsidTr="000B661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tcPr>
          <w:p w14:paraId="7C85D936" w14:textId="3B13063D" w:rsidR="00F140E7" w:rsidRPr="00F635A9" w:rsidRDefault="00F140E7" w:rsidP="00B42972">
            <w:r w:rsidRPr="00F635A9">
              <w:t>2.</w:t>
            </w:r>
            <w:r w:rsidR="007F34F2">
              <w:t>4</w:t>
            </w:r>
            <w:r w:rsidR="00D5191A">
              <w:t>.1</w:t>
            </w:r>
          </w:p>
        </w:tc>
        <w:tc>
          <w:tcPr>
            <w:tcW w:w="3006" w:type="dxa"/>
          </w:tcPr>
          <w:p w14:paraId="35EAEDA5" w14:textId="32B67DF6" w:rsidR="00F140E7" w:rsidRPr="009D6053" w:rsidRDefault="00D5191A" w:rsidP="00B42972">
            <w:pPr>
              <w:cnfStyle w:val="000000100000" w:firstRow="0" w:lastRow="0" w:firstColumn="0" w:lastColumn="0" w:oddVBand="0" w:evenVBand="0" w:oddHBand="1" w:evenHBand="0" w:firstRowFirstColumn="0" w:firstRowLastColumn="0" w:lastRowFirstColumn="0" w:lastRowLastColumn="0"/>
              <w:rPr>
                <w:rFonts w:asciiTheme="majorHAnsi" w:hAnsiTheme="majorHAnsi"/>
                <w:i/>
                <w:iCs/>
                <w:sz w:val="16"/>
                <w:szCs w:val="16"/>
              </w:rPr>
            </w:pPr>
            <w:r>
              <w:t>Tillatelser</w:t>
            </w:r>
          </w:p>
        </w:tc>
        <w:tc>
          <w:tcPr>
            <w:tcW w:w="1559" w:type="dxa"/>
          </w:tcPr>
          <w:p w14:paraId="35ABA054" w14:textId="25058414" w:rsidR="00F140E7" w:rsidRDefault="00F140E7" w:rsidP="00B42972">
            <w:pPr>
              <w:cnfStyle w:val="000000100000" w:firstRow="0" w:lastRow="0" w:firstColumn="0" w:lastColumn="0" w:oddVBand="0" w:evenVBand="0" w:oddHBand="1" w:evenHBand="0" w:firstRowFirstColumn="0" w:firstRowLastColumn="0" w:lastRowFirstColumn="0" w:lastRowLastColumn="0"/>
            </w:pPr>
            <w:r>
              <w:t>3-</w:t>
            </w:r>
            <w:r w:rsidR="003B5401">
              <w:t>C</w:t>
            </w:r>
          </w:p>
        </w:tc>
        <w:tc>
          <w:tcPr>
            <w:tcW w:w="3118" w:type="dxa"/>
          </w:tcPr>
          <w:p w14:paraId="10ABA4B1" w14:textId="799AA47C" w:rsidR="00F140E7" w:rsidRDefault="00F140E7" w:rsidP="00B42972">
            <w:pPr>
              <w:cnfStyle w:val="000000100000" w:firstRow="0" w:lastRow="0" w:firstColumn="0" w:lastColumn="0" w:oddVBand="0" w:evenVBand="0" w:oddHBand="1" w:evenHBand="0" w:firstRowFirstColumn="0" w:firstRowLastColumn="0" w:lastRowFirstColumn="0" w:lastRowLastColumn="0"/>
            </w:pPr>
          </w:p>
        </w:tc>
      </w:tr>
      <w:tr w:rsidR="00F140E7" w14:paraId="1DA659CD" w14:textId="77777777" w:rsidTr="000B6611">
        <w:trPr>
          <w:jc w:val="center"/>
        </w:trPr>
        <w:tc>
          <w:tcPr>
            <w:cnfStyle w:val="001000000000" w:firstRow="0" w:lastRow="0" w:firstColumn="1" w:lastColumn="0" w:oddVBand="0" w:evenVBand="0" w:oddHBand="0" w:evenHBand="0" w:firstRowFirstColumn="0" w:firstRowLastColumn="0" w:lastRowFirstColumn="0" w:lastRowLastColumn="0"/>
            <w:tcW w:w="964" w:type="dxa"/>
          </w:tcPr>
          <w:p w14:paraId="3B6C3325" w14:textId="42982ED8" w:rsidR="00F140E7" w:rsidRDefault="00F140E7" w:rsidP="00B42972">
            <w:r>
              <w:t>2.</w:t>
            </w:r>
            <w:r w:rsidR="00D5191A">
              <w:t>4</w:t>
            </w:r>
            <w:r>
              <w:t>.</w:t>
            </w:r>
            <w:r w:rsidR="00D5191A">
              <w:t>4</w:t>
            </w:r>
          </w:p>
        </w:tc>
        <w:tc>
          <w:tcPr>
            <w:tcW w:w="3006" w:type="dxa"/>
          </w:tcPr>
          <w:p w14:paraId="40F2DBF2" w14:textId="4997A519" w:rsidR="00F140E7" w:rsidRDefault="00F140E7" w:rsidP="00B42972">
            <w:pPr>
              <w:cnfStyle w:val="000000000000" w:firstRow="0" w:lastRow="0" w:firstColumn="0" w:lastColumn="0" w:oddVBand="0" w:evenVBand="0" w:oddHBand="0" w:evenHBand="0" w:firstRowFirstColumn="0" w:firstRowLastColumn="0" w:lastRowFirstColumn="0" w:lastRowLastColumn="0"/>
            </w:pPr>
            <w:r>
              <w:t xml:space="preserve">Krav til beredskapsplan </w:t>
            </w:r>
          </w:p>
        </w:tc>
        <w:tc>
          <w:tcPr>
            <w:tcW w:w="1559" w:type="dxa"/>
          </w:tcPr>
          <w:p w14:paraId="3FECB405" w14:textId="689355E3" w:rsidR="00F140E7" w:rsidRDefault="00F140E7" w:rsidP="00B42972">
            <w:pPr>
              <w:cnfStyle w:val="000000000000" w:firstRow="0" w:lastRow="0" w:firstColumn="0" w:lastColumn="0" w:oddVBand="0" w:evenVBand="0" w:oddHBand="0" w:evenHBand="0" w:firstRowFirstColumn="0" w:firstRowLastColumn="0" w:lastRowFirstColumn="0" w:lastRowLastColumn="0"/>
            </w:pPr>
            <w:r>
              <w:t>3-</w:t>
            </w:r>
            <w:r w:rsidR="00CE5E08">
              <w:t>D</w:t>
            </w:r>
          </w:p>
        </w:tc>
        <w:tc>
          <w:tcPr>
            <w:tcW w:w="3118" w:type="dxa"/>
          </w:tcPr>
          <w:p w14:paraId="2BC0C730" w14:textId="77777777" w:rsidR="00F140E7" w:rsidRDefault="00F140E7" w:rsidP="00B42972">
            <w:pPr>
              <w:cnfStyle w:val="000000000000" w:firstRow="0" w:lastRow="0" w:firstColumn="0" w:lastColumn="0" w:oddVBand="0" w:evenVBand="0" w:oddHBand="0" w:evenHBand="0" w:firstRowFirstColumn="0" w:firstRowLastColumn="0" w:lastRowFirstColumn="0" w:lastRowLastColumn="0"/>
            </w:pPr>
          </w:p>
        </w:tc>
      </w:tr>
      <w:tr w:rsidR="00F140E7" w14:paraId="06A19777" w14:textId="77777777" w:rsidTr="000B661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tcPr>
          <w:p w14:paraId="1629AC9A" w14:textId="57A5384C" w:rsidR="00F140E7" w:rsidRPr="00F635A9" w:rsidRDefault="00F140E7" w:rsidP="00B42972">
            <w:r w:rsidRPr="00F635A9">
              <w:t>2.</w:t>
            </w:r>
            <w:r w:rsidR="00055A66">
              <w:t>5</w:t>
            </w:r>
            <w:r w:rsidRPr="00F635A9">
              <w:t>.</w:t>
            </w:r>
            <w:r w:rsidR="0004100A">
              <w:t>4</w:t>
            </w:r>
          </w:p>
        </w:tc>
        <w:tc>
          <w:tcPr>
            <w:tcW w:w="3006" w:type="dxa"/>
          </w:tcPr>
          <w:p w14:paraId="57CF4059" w14:textId="083ABE83" w:rsidR="00F140E7" w:rsidRDefault="00F140E7" w:rsidP="00B42972">
            <w:pPr>
              <w:cnfStyle w:val="000000100000" w:firstRow="0" w:lastRow="0" w:firstColumn="0" w:lastColumn="0" w:oddVBand="0" w:evenVBand="0" w:oddHBand="1" w:evenHBand="0" w:firstRowFirstColumn="0" w:firstRowLastColumn="0" w:lastRowFirstColumn="0" w:lastRowLastColumn="0"/>
            </w:pPr>
            <w:r>
              <w:t>Kontraktsoppfølging og nøkkelpersoner</w:t>
            </w:r>
          </w:p>
        </w:tc>
        <w:tc>
          <w:tcPr>
            <w:tcW w:w="1559" w:type="dxa"/>
          </w:tcPr>
          <w:p w14:paraId="757253B9" w14:textId="4258A1C2" w:rsidR="00F140E7" w:rsidRDefault="00F140E7" w:rsidP="00B42972">
            <w:pPr>
              <w:cnfStyle w:val="000000100000" w:firstRow="0" w:lastRow="0" w:firstColumn="0" w:lastColumn="0" w:oddVBand="0" w:evenVBand="0" w:oddHBand="1" w:evenHBand="0" w:firstRowFirstColumn="0" w:firstRowLastColumn="0" w:lastRowFirstColumn="0" w:lastRowLastColumn="0"/>
            </w:pPr>
            <w:r>
              <w:t>3-</w:t>
            </w:r>
            <w:r w:rsidR="00CE5E08">
              <w:t>E</w:t>
            </w:r>
          </w:p>
        </w:tc>
        <w:tc>
          <w:tcPr>
            <w:tcW w:w="3118" w:type="dxa"/>
          </w:tcPr>
          <w:p w14:paraId="14B11466" w14:textId="77777777" w:rsidR="00F140E7" w:rsidRDefault="00F140E7" w:rsidP="00B42972">
            <w:pPr>
              <w:cnfStyle w:val="000000100000" w:firstRow="0" w:lastRow="0" w:firstColumn="0" w:lastColumn="0" w:oddVBand="0" w:evenVBand="0" w:oddHBand="1" w:evenHBand="0" w:firstRowFirstColumn="0" w:firstRowLastColumn="0" w:lastRowFirstColumn="0" w:lastRowLastColumn="0"/>
            </w:pPr>
          </w:p>
        </w:tc>
      </w:tr>
    </w:tbl>
    <w:p w14:paraId="25082BA6" w14:textId="2F275CAC" w:rsidR="006974AA" w:rsidRDefault="006974AA" w:rsidP="005B30B4"/>
    <w:sectPr w:rsidR="006974AA" w:rsidSect="00E5673B">
      <w:headerReference w:type="even" r:id="rId29"/>
      <w:headerReference w:type="default" r:id="rId30"/>
      <w:footerReference w:type="even" r:id="rId31"/>
      <w:footerReference w:type="default" r:id="rId32"/>
      <w:headerReference w:type="first" r:id="rId33"/>
      <w:footerReference w:type="first" r:id="rId34"/>
      <w:pgSz w:w="11906" w:h="16838"/>
      <w:pgMar w:top="1304" w:right="1338" w:bottom="1418" w:left="1304" w:header="567" w:footer="56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6C27F4" w14:textId="77777777" w:rsidR="006D7DAB" w:rsidRDefault="006D7DAB" w:rsidP="005D093C">
      <w:pPr>
        <w:spacing w:after="0" w:line="240" w:lineRule="auto"/>
      </w:pPr>
      <w:r>
        <w:separator/>
      </w:r>
    </w:p>
  </w:endnote>
  <w:endnote w:type="continuationSeparator" w:id="0">
    <w:p w14:paraId="09F9B99A" w14:textId="77777777" w:rsidR="006D7DAB" w:rsidRDefault="006D7DAB"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6839631"/>
      <w:docPartObj>
        <w:docPartGallery w:val="Page Numbers (Bottom of Page)"/>
        <w:docPartUnique/>
      </w:docPartObj>
    </w:sdtPr>
    <w:sdtEndPr/>
    <w:sdtContent>
      <w:p w14:paraId="0C1A8EA8" w14:textId="38680A0D" w:rsidR="00E5673B" w:rsidRDefault="00E5673B">
        <w:pPr>
          <w:pStyle w:val="Bunntekst"/>
          <w:jc w:val="right"/>
        </w:pPr>
        <w:r>
          <w:fldChar w:fldCharType="begin"/>
        </w:r>
        <w:r>
          <w:instrText>PAGE   \* MERGEFORMAT</w:instrText>
        </w:r>
        <w:r>
          <w:fldChar w:fldCharType="separate"/>
        </w:r>
        <w:r>
          <w:t>2</w:t>
        </w:r>
        <w:r>
          <w:fldChar w:fldCharType="end"/>
        </w:r>
      </w:p>
    </w:sdtContent>
  </w:sdt>
  <w:p w14:paraId="644CADCF" w14:textId="77777777" w:rsidR="00E5673B" w:rsidRDefault="00E5673B">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398488"/>
      <w:docPartObj>
        <w:docPartGallery w:val="Page Numbers (Bottom of Page)"/>
        <w:docPartUnique/>
      </w:docPartObj>
    </w:sdtPr>
    <w:sdtEndPr/>
    <w:sdtContent>
      <w:p w14:paraId="70C2EE87" w14:textId="19BCF45E" w:rsidR="00E5673B" w:rsidRDefault="00E5673B">
        <w:pPr>
          <w:pStyle w:val="Bunntekst"/>
          <w:jc w:val="right"/>
        </w:pPr>
        <w:r>
          <w:fldChar w:fldCharType="begin"/>
        </w:r>
        <w:r>
          <w:instrText>PAGE   \* MERGEFORMAT</w:instrText>
        </w:r>
        <w:r>
          <w:fldChar w:fldCharType="separate"/>
        </w:r>
        <w:r>
          <w:t>2</w:t>
        </w:r>
        <w:r>
          <w:fldChar w:fldCharType="end"/>
        </w:r>
      </w:p>
    </w:sdtContent>
  </w:sdt>
  <w:p w14:paraId="79FA5816" w14:textId="77777777" w:rsidR="00E5673B" w:rsidRDefault="00E5673B">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85"/>
      <w:gridCol w:w="3085"/>
      <w:gridCol w:w="3085"/>
    </w:tblGrid>
    <w:tr w:rsidR="1D2E34C9" w14:paraId="7186CA58" w14:textId="77777777" w:rsidTr="1D2E34C9">
      <w:trPr>
        <w:trHeight w:val="300"/>
      </w:trPr>
      <w:tc>
        <w:tcPr>
          <w:tcW w:w="3085" w:type="dxa"/>
        </w:tcPr>
        <w:p w14:paraId="0A3BB6FF" w14:textId="1EF4280B" w:rsidR="1D2E34C9" w:rsidRDefault="1D2E34C9" w:rsidP="1D2E34C9">
          <w:pPr>
            <w:pStyle w:val="Topptekst"/>
            <w:ind w:left="-115"/>
          </w:pPr>
        </w:p>
      </w:tc>
      <w:tc>
        <w:tcPr>
          <w:tcW w:w="3085" w:type="dxa"/>
        </w:tcPr>
        <w:p w14:paraId="62C87E57" w14:textId="6F1E55C3" w:rsidR="1D2E34C9" w:rsidRDefault="1D2E34C9" w:rsidP="1D2E34C9">
          <w:pPr>
            <w:pStyle w:val="Topptekst"/>
            <w:jc w:val="center"/>
          </w:pPr>
        </w:p>
      </w:tc>
      <w:tc>
        <w:tcPr>
          <w:tcW w:w="3085" w:type="dxa"/>
        </w:tcPr>
        <w:p w14:paraId="4D75B7D7" w14:textId="2FCC3494" w:rsidR="1D2E34C9" w:rsidRDefault="1D2E34C9" w:rsidP="1D2E34C9">
          <w:pPr>
            <w:pStyle w:val="Topptekst"/>
            <w:ind w:right="-115"/>
            <w:jc w:val="right"/>
          </w:pPr>
        </w:p>
      </w:tc>
    </w:tr>
  </w:tbl>
  <w:p w14:paraId="0DC69AB7" w14:textId="54E3B2E3" w:rsidR="000A0EBC" w:rsidRDefault="000A0EBC">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8AD81E" w14:textId="77777777" w:rsidR="006D7DAB" w:rsidRDefault="006D7DAB" w:rsidP="005D093C">
      <w:pPr>
        <w:spacing w:after="0" w:line="240" w:lineRule="auto"/>
      </w:pPr>
      <w:r>
        <w:separator/>
      </w:r>
    </w:p>
  </w:footnote>
  <w:footnote w:type="continuationSeparator" w:id="0">
    <w:p w14:paraId="5AB3954B" w14:textId="77777777" w:rsidR="006D7DAB" w:rsidRDefault="006D7DAB"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9195738"/>
      <w:docPartObj>
        <w:docPartGallery w:val="Page Numbers (Top of Page)"/>
        <w:docPartUnique/>
      </w:docPartObj>
    </w:sdtPr>
    <w:sdtEndPr/>
    <w:sdtContent>
      <w:p w14:paraId="468FFB6B" w14:textId="6E366C87" w:rsidR="00045C0A" w:rsidRDefault="00E5673B" w:rsidP="00E5673B">
        <w:pPr>
          <w:pStyle w:val="Topptekst"/>
        </w:pPr>
        <w:r>
          <w:t>Renovasjons- og gjenvinningsetaten</w:t>
        </w:r>
      </w:p>
    </w:sdtContent>
  </w:sdt>
  <w:p w14:paraId="1CAD195B" w14:textId="69FF23DF" w:rsidR="00045C0A" w:rsidRDefault="00045C0A" w:rsidP="004F3AB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Cs w:val="20"/>
      </w:rPr>
      <w:id w:val="-2061316043"/>
      <w:docPartObj>
        <w:docPartGallery w:val="Page Numbers (Top of Page)"/>
        <w:docPartUnique/>
      </w:docPartObj>
    </w:sdtPr>
    <w:sdtEndPr/>
    <w:sdtContent>
      <w:p w14:paraId="1031C609" w14:textId="254C5F6E" w:rsidR="00E5673B" w:rsidRPr="00E5673B" w:rsidRDefault="00E5673B" w:rsidP="00E5673B">
        <w:pPr>
          <w:pStyle w:val="Topptekst"/>
          <w:rPr>
            <w:szCs w:val="20"/>
          </w:rPr>
        </w:pPr>
        <w:r w:rsidRPr="00E5673B">
          <w:rPr>
            <w:szCs w:val="20"/>
          </w:rPr>
          <w:t>Renovasjons- og gjenvinningsetaten</w:t>
        </w:r>
      </w:p>
    </w:sdtContent>
  </w:sdt>
  <w:p w14:paraId="0CCEB8D7" w14:textId="608705E8" w:rsidR="00CF3E97" w:rsidRDefault="00CF3E97" w:rsidP="004F3AB7">
    <w:pPr>
      <w:pStyle w:val="Topptekst"/>
      <w:jc w:val="right"/>
    </w:pPr>
  </w:p>
  <w:p w14:paraId="7195CDEB" w14:textId="77777777" w:rsidR="00CF3E97" w:rsidRDefault="00CF3E97" w:rsidP="004F3AB7">
    <w:pPr>
      <w:pStyle w:val="Topptekst"/>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032C6" w14:textId="77777777" w:rsidR="009C3FA1" w:rsidRDefault="009C3FA1">
    <w:pPr>
      <w:pStyle w:val="Topptekst"/>
    </w:pPr>
  </w:p>
  <w:p w14:paraId="05D8B17F" w14:textId="77777777" w:rsidR="009C3FA1" w:rsidRDefault="009C3FA1">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Punktliste"/>
      <w:lvlText w:val=""/>
      <w:lvlJc w:val="left"/>
      <w:pPr>
        <w:tabs>
          <w:tab w:val="num" w:pos="360"/>
        </w:tabs>
        <w:ind w:left="360" w:hanging="360"/>
      </w:pPr>
      <w:rPr>
        <w:rFonts w:ascii="Symbol" w:hAnsi="Symbol" w:hint="default"/>
      </w:rPr>
    </w:lvl>
  </w:abstractNum>
  <w:abstractNum w:abstractNumId="1" w15:restartNumberingAfterBreak="0">
    <w:nsid w:val="0066BDE7"/>
    <w:multiLevelType w:val="hybridMultilevel"/>
    <w:tmpl w:val="FFFFFFFF"/>
    <w:lvl w:ilvl="0" w:tplc="42146BA8">
      <w:start w:val="1"/>
      <w:numFmt w:val="bullet"/>
      <w:lvlText w:val=""/>
      <w:lvlJc w:val="left"/>
      <w:pPr>
        <w:ind w:left="720" w:hanging="360"/>
      </w:pPr>
      <w:rPr>
        <w:rFonts w:ascii="Symbol" w:hAnsi="Symbol" w:hint="default"/>
      </w:rPr>
    </w:lvl>
    <w:lvl w:ilvl="1" w:tplc="9FECACEA">
      <w:start w:val="1"/>
      <w:numFmt w:val="bullet"/>
      <w:lvlText w:val="o"/>
      <w:lvlJc w:val="left"/>
      <w:pPr>
        <w:ind w:left="1440" w:hanging="360"/>
      </w:pPr>
      <w:rPr>
        <w:rFonts w:ascii="Courier New" w:hAnsi="Courier New" w:hint="default"/>
      </w:rPr>
    </w:lvl>
    <w:lvl w:ilvl="2" w:tplc="2AE060B6">
      <w:start w:val="1"/>
      <w:numFmt w:val="bullet"/>
      <w:lvlText w:val=""/>
      <w:lvlJc w:val="left"/>
      <w:pPr>
        <w:ind w:left="2160" w:hanging="360"/>
      </w:pPr>
      <w:rPr>
        <w:rFonts w:ascii="Wingdings" w:hAnsi="Wingdings" w:hint="default"/>
      </w:rPr>
    </w:lvl>
    <w:lvl w:ilvl="3" w:tplc="A7724982">
      <w:start w:val="1"/>
      <w:numFmt w:val="bullet"/>
      <w:lvlText w:val=""/>
      <w:lvlJc w:val="left"/>
      <w:pPr>
        <w:ind w:left="2880" w:hanging="360"/>
      </w:pPr>
      <w:rPr>
        <w:rFonts w:ascii="Symbol" w:hAnsi="Symbol" w:hint="default"/>
      </w:rPr>
    </w:lvl>
    <w:lvl w:ilvl="4" w:tplc="7A5EFAFE">
      <w:start w:val="1"/>
      <w:numFmt w:val="bullet"/>
      <w:lvlText w:val="o"/>
      <w:lvlJc w:val="left"/>
      <w:pPr>
        <w:ind w:left="3600" w:hanging="360"/>
      </w:pPr>
      <w:rPr>
        <w:rFonts w:ascii="Courier New" w:hAnsi="Courier New" w:hint="default"/>
      </w:rPr>
    </w:lvl>
    <w:lvl w:ilvl="5" w:tplc="7EA88116">
      <w:start w:val="1"/>
      <w:numFmt w:val="bullet"/>
      <w:lvlText w:val=""/>
      <w:lvlJc w:val="left"/>
      <w:pPr>
        <w:ind w:left="4320" w:hanging="360"/>
      </w:pPr>
      <w:rPr>
        <w:rFonts w:ascii="Wingdings" w:hAnsi="Wingdings" w:hint="default"/>
      </w:rPr>
    </w:lvl>
    <w:lvl w:ilvl="6" w:tplc="B79C676A">
      <w:start w:val="1"/>
      <w:numFmt w:val="bullet"/>
      <w:lvlText w:val=""/>
      <w:lvlJc w:val="left"/>
      <w:pPr>
        <w:ind w:left="5040" w:hanging="360"/>
      </w:pPr>
      <w:rPr>
        <w:rFonts w:ascii="Symbol" w:hAnsi="Symbol" w:hint="default"/>
      </w:rPr>
    </w:lvl>
    <w:lvl w:ilvl="7" w:tplc="AC9A05B8">
      <w:start w:val="1"/>
      <w:numFmt w:val="bullet"/>
      <w:lvlText w:val="o"/>
      <w:lvlJc w:val="left"/>
      <w:pPr>
        <w:ind w:left="5760" w:hanging="360"/>
      </w:pPr>
      <w:rPr>
        <w:rFonts w:ascii="Courier New" w:hAnsi="Courier New" w:hint="default"/>
      </w:rPr>
    </w:lvl>
    <w:lvl w:ilvl="8" w:tplc="E746FF4C">
      <w:start w:val="1"/>
      <w:numFmt w:val="bullet"/>
      <w:lvlText w:val=""/>
      <w:lvlJc w:val="left"/>
      <w:pPr>
        <w:ind w:left="6480" w:hanging="360"/>
      </w:pPr>
      <w:rPr>
        <w:rFonts w:ascii="Wingdings" w:hAnsi="Wingdings" w:hint="default"/>
      </w:rPr>
    </w:lvl>
  </w:abstractNum>
  <w:abstractNum w:abstractNumId="2" w15:restartNumberingAfterBreak="0">
    <w:nsid w:val="0A4865CC"/>
    <w:multiLevelType w:val="hybridMultilevel"/>
    <w:tmpl w:val="91BC58EE"/>
    <w:lvl w:ilvl="0" w:tplc="0CE8A282">
      <w:start w:val="1"/>
      <w:numFmt w:val="bullet"/>
      <w:lvlText w:val="·"/>
      <w:lvlJc w:val="left"/>
      <w:pPr>
        <w:ind w:left="720" w:hanging="360"/>
      </w:pPr>
      <w:rPr>
        <w:rFonts w:ascii="Symbol" w:hAnsi="Symbol" w:hint="default"/>
      </w:rPr>
    </w:lvl>
    <w:lvl w:ilvl="1" w:tplc="FCFE389A">
      <w:start w:val="1"/>
      <w:numFmt w:val="bullet"/>
      <w:lvlText w:val="o"/>
      <w:lvlJc w:val="left"/>
      <w:pPr>
        <w:ind w:left="1440" w:hanging="360"/>
      </w:pPr>
      <w:rPr>
        <w:rFonts w:ascii="Courier New" w:hAnsi="Courier New" w:hint="default"/>
      </w:rPr>
    </w:lvl>
    <w:lvl w:ilvl="2" w:tplc="B99E9022">
      <w:start w:val="1"/>
      <w:numFmt w:val="bullet"/>
      <w:lvlText w:val=""/>
      <w:lvlJc w:val="left"/>
      <w:pPr>
        <w:ind w:left="2160" w:hanging="360"/>
      </w:pPr>
      <w:rPr>
        <w:rFonts w:ascii="Wingdings" w:hAnsi="Wingdings" w:hint="default"/>
      </w:rPr>
    </w:lvl>
    <w:lvl w:ilvl="3" w:tplc="CC00A26A">
      <w:start w:val="1"/>
      <w:numFmt w:val="bullet"/>
      <w:lvlText w:val=""/>
      <w:lvlJc w:val="left"/>
      <w:pPr>
        <w:ind w:left="2880" w:hanging="360"/>
      </w:pPr>
      <w:rPr>
        <w:rFonts w:ascii="Symbol" w:hAnsi="Symbol" w:hint="default"/>
      </w:rPr>
    </w:lvl>
    <w:lvl w:ilvl="4" w:tplc="3F96E22C">
      <w:start w:val="1"/>
      <w:numFmt w:val="bullet"/>
      <w:lvlText w:val="o"/>
      <w:lvlJc w:val="left"/>
      <w:pPr>
        <w:ind w:left="3600" w:hanging="360"/>
      </w:pPr>
      <w:rPr>
        <w:rFonts w:ascii="Courier New" w:hAnsi="Courier New" w:hint="default"/>
      </w:rPr>
    </w:lvl>
    <w:lvl w:ilvl="5" w:tplc="3D7E7AD8">
      <w:start w:val="1"/>
      <w:numFmt w:val="bullet"/>
      <w:lvlText w:val=""/>
      <w:lvlJc w:val="left"/>
      <w:pPr>
        <w:ind w:left="4320" w:hanging="360"/>
      </w:pPr>
      <w:rPr>
        <w:rFonts w:ascii="Wingdings" w:hAnsi="Wingdings" w:hint="default"/>
      </w:rPr>
    </w:lvl>
    <w:lvl w:ilvl="6" w:tplc="319EED0C">
      <w:start w:val="1"/>
      <w:numFmt w:val="bullet"/>
      <w:lvlText w:val=""/>
      <w:lvlJc w:val="left"/>
      <w:pPr>
        <w:ind w:left="5040" w:hanging="360"/>
      </w:pPr>
      <w:rPr>
        <w:rFonts w:ascii="Symbol" w:hAnsi="Symbol" w:hint="default"/>
      </w:rPr>
    </w:lvl>
    <w:lvl w:ilvl="7" w:tplc="9F027AC0">
      <w:start w:val="1"/>
      <w:numFmt w:val="bullet"/>
      <w:lvlText w:val="o"/>
      <w:lvlJc w:val="left"/>
      <w:pPr>
        <w:ind w:left="5760" w:hanging="360"/>
      </w:pPr>
      <w:rPr>
        <w:rFonts w:ascii="Courier New" w:hAnsi="Courier New" w:hint="default"/>
      </w:rPr>
    </w:lvl>
    <w:lvl w:ilvl="8" w:tplc="ACE0BCE8">
      <w:start w:val="1"/>
      <w:numFmt w:val="bullet"/>
      <w:lvlText w:val=""/>
      <w:lvlJc w:val="left"/>
      <w:pPr>
        <w:ind w:left="6480" w:hanging="360"/>
      </w:pPr>
      <w:rPr>
        <w:rFonts w:ascii="Wingdings" w:hAnsi="Wingdings" w:hint="default"/>
      </w:rPr>
    </w:lvl>
  </w:abstractNum>
  <w:abstractNum w:abstractNumId="3" w15:restartNumberingAfterBreak="0">
    <w:nsid w:val="0F696C06"/>
    <w:multiLevelType w:val="multilevel"/>
    <w:tmpl w:val="04140025"/>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4" w15:restartNumberingAfterBreak="0">
    <w:nsid w:val="120054FB"/>
    <w:multiLevelType w:val="hybridMultilevel"/>
    <w:tmpl w:val="FFFFFFFF"/>
    <w:lvl w:ilvl="0" w:tplc="33FEE30C">
      <w:start w:val="1"/>
      <w:numFmt w:val="bullet"/>
      <w:lvlText w:val=""/>
      <w:lvlJc w:val="left"/>
      <w:pPr>
        <w:ind w:left="720" w:hanging="360"/>
      </w:pPr>
      <w:rPr>
        <w:rFonts w:ascii="Symbol" w:hAnsi="Symbol" w:hint="default"/>
      </w:rPr>
    </w:lvl>
    <w:lvl w:ilvl="1" w:tplc="D0640EDC">
      <w:start w:val="1"/>
      <w:numFmt w:val="bullet"/>
      <w:lvlText w:val="o"/>
      <w:lvlJc w:val="left"/>
      <w:pPr>
        <w:ind w:left="1440" w:hanging="360"/>
      </w:pPr>
      <w:rPr>
        <w:rFonts w:ascii="Courier New" w:hAnsi="Courier New" w:hint="default"/>
      </w:rPr>
    </w:lvl>
    <w:lvl w:ilvl="2" w:tplc="737A9C58">
      <w:start w:val="1"/>
      <w:numFmt w:val="bullet"/>
      <w:lvlText w:val=""/>
      <w:lvlJc w:val="left"/>
      <w:pPr>
        <w:ind w:left="2160" w:hanging="360"/>
      </w:pPr>
      <w:rPr>
        <w:rFonts w:ascii="Wingdings" w:hAnsi="Wingdings" w:hint="default"/>
      </w:rPr>
    </w:lvl>
    <w:lvl w:ilvl="3" w:tplc="8BCEF006">
      <w:start w:val="1"/>
      <w:numFmt w:val="bullet"/>
      <w:lvlText w:val=""/>
      <w:lvlJc w:val="left"/>
      <w:pPr>
        <w:ind w:left="2880" w:hanging="360"/>
      </w:pPr>
      <w:rPr>
        <w:rFonts w:ascii="Symbol" w:hAnsi="Symbol" w:hint="default"/>
      </w:rPr>
    </w:lvl>
    <w:lvl w:ilvl="4" w:tplc="BC1297B2">
      <w:start w:val="1"/>
      <w:numFmt w:val="bullet"/>
      <w:lvlText w:val="o"/>
      <w:lvlJc w:val="left"/>
      <w:pPr>
        <w:ind w:left="3600" w:hanging="360"/>
      </w:pPr>
      <w:rPr>
        <w:rFonts w:ascii="Courier New" w:hAnsi="Courier New" w:hint="default"/>
      </w:rPr>
    </w:lvl>
    <w:lvl w:ilvl="5" w:tplc="1D220368">
      <w:start w:val="1"/>
      <w:numFmt w:val="bullet"/>
      <w:lvlText w:val=""/>
      <w:lvlJc w:val="left"/>
      <w:pPr>
        <w:ind w:left="4320" w:hanging="360"/>
      </w:pPr>
      <w:rPr>
        <w:rFonts w:ascii="Wingdings" w:hAnsi="Wingdings" w:hint="default"/>
      </w:rPr>
    </w:lvl>
    <w:lvl w:ilvl="6" w:tplc="E4BCC5F6">
      <w:start w:val="1"/>
      <w:numFmt w:val="bullet"/>
      <w:lvlText w:val=""/>
      <w:lvlJc w:val="left"/>
      <w:pPr>
        <w:ind w:left="5040" w:hanging="360"/>
      </w:pPr>
      <w:rPr>
        <w:rFonts w:ascii="Symbol" w:hAnsi="Symbol" w:hint="default"/>
      </w:rPr>
    </w:lvl>
    <w:lvl w:ilvl="7" w:tplc="26B08174">
      <w:start w:val="1"/>
      <w:numFmt w:val="bullet"/>
      <w:lvlText w:val="o"/>
      <w:lvlJc w:val="left"/>
      <w:pPr>
        <w:ind w:left="5760" w:hanging="360"/>
      </w:pPr>
      <w:rPr>
        <w:rFonts w:ascii="Courier New" w:hAnsi="Courier New" w:hint="default"/>
      </w:rPr>
    </w:lvl>
    <w:lvl w:ilvl="8" w:tplc="B37895F2">
      <w:start w:val="1"/>
      <w:numFmt w:val="bullet"/>
      <w:lvlText w:val=""/>
      <w:lvlJc w:val="left"/>
      <w:pPr>
        <w:ind w:left="6480" w:hanging="360"/>
      </w:pPr>
      <w:rPr>
        <w:rFonts w:ascii="Wingdings" w:hAnsi="Wingdings" w:hint="default"/>
      </w:rPr>
    </w:lvl>
  </w:abstractNum>
  <w:abstractNum w:abstractNumId="5" w15:restartNumberingAfterBreak="0">
    <w:nsid w:val="2219A448"/>
    <w:multiLevelType w:val="hybridMultilevel"/>
    <w:tmpl w:val="FFFFFFFF"/>
    <w:lvl w:ilvl="0" w:tplc="55B45C74">
      <w:start w:val="1"/>
      <w:numFmt w:val="bullet"/>
      <w:lvlText w:val=""/>
      <w:lvlJc w:val="left"/>
      <w:pPr>
        <w:ind w:left="1068" w:hanging="360"/>
      </w:pPr>
      <w:rPr>
        <w:rFonts w:ascii="Symbol" w:hAnsi="Symbol" w:hint="default"/>
      </w:rPr>
    </w:lvl>
    <w:lvl w:ilvl="1" w:tplc="4884673A">
      <w:start w:val="1"/>
      <w:numFmt w:val="bullet"/>
      <w:lvlText w:val="o"/>
      <w:lvlJc w:val="left"/>
      <w:pPr>
        <w:ind w:left="1788" w:hanging="360"/>
      </w:pPr>
      <w:rPr>
        <w:rFonts w:ascii="Courier New" w:hAnsi="Courier New" w:hint="default"/>
      </w:rPr>
    </w:lvl>
    <w:lvl w:ilvl="2" w:tplc="72ACB396">
      <w:start w:val="1"/>
      <w:numFmt w:val="bullet"/>
      <w:lvlText w:val=""/>
      <w:lvlJc w:val="left"/>
      <w:pPr>
        <w:ind w:left="2508" w:hanging="360"/>
      </w:pPr>
      <w:rPr>
        <w:rFonts w:ascii="Wingdings" w:hAnsi="Wingdings" w:hint="default"/>
      </w:rPr>
    </w:lvl>
    <w:lvl w:ilvl="3" w:tplc="16BC6ECC">
      <w:start w:val="1"/>
      <w:numFmt w:val="bullet"/>
      <w:lvlText w:val=""/>
      <w:lvlJc w:val="left"/>
      <w:pPr>
        <w:ind w:left="3228" w:hanging="360"/>
      </w:pPr>
      <w:rPr>
        <w:rFonts w:ascii="Symbol" w:hAnsi="Symbol" w:hint="default"/>
      </w:rPr>
    </w:lvl>
    <w:lvl w:ilvl="4" w:tplc="272668A8">
      <w:start w:val="1"/>
      <w:numFmt w:val="bullet"/>
      <w:lvlText w:val="o"/>
      <w:lvlJc w:val="left"/>
      <w:pPr>
        <w:ind w:left="3948" w:hanging="360"/>
      </w:pPr>
      <w:rPr>
        <w:rFonts w:ascii="Courier New" w:hAnsi="Courier New" w:hint="default"/>
      </w:rPr>
    </w:lvl>
    <w:lvl w:ilvl="5" w:tplc="80A6D2F8">
      <w:start w:val="1"/>
      <w:numFmt w:val="bullet"/>
      <w:lvlText w:val=""/>
      <w:lvlJc w:val="left"/>
      <w:pPr>
        <w:ind w:left="4668" w:hanging="360"/>
      </w:pPr>
      <w:rPr>
        <w:rFonts w:ascii="Wingdings" w:hAnsi="Wingdings" w:hint="default"/>
      </w:rPr>
    </w:lvl>
    <w:lvl w:ilvl="6" w:tplc="0A863238">
      <w:start w:val="1"/>
      <w:numFmt w:val="bullet"/>
      <w:lvlText w:val=""/>
      <w:lvlJc w:val="left"/>
      <w:pPr>
        <w:ind w:left="5388" w:hanging="360"/>
      </w:pPr>
      <w:rPr>
        <w:rFonts w:ascii="Symbol" w:hAnsi="Symbol" w:hint="default"/>
      </w:rPr>
    </w:lvl>
    <w:lvl w:ilvl="7" w:tplc="135AB212">
      <w:start w:val="1"/>
      <w:numFmt w:val="bullet"/>
      <w:lvlText w:val="o"/>
      <w:lvlJc w:val="left"/>
      <w:pPr>
        <w:ind w:left="6108" w:hanging="360"/>
      </w:pPr>
      <w:rPr>
        <w:rFonts w:ascii="Courier New" w:hAnsi="Courier New" w:hint="default"/>
      </w:rPr>
    </w:lvl>
    <w:lvl w:ilvl="8" w:tplc="CD40B990">
      <w:start w:val="1"/>
      <w:numFmt w:val="bullet"/>
      <w:lvlText w:val=""/>
      <w:lvlJc w:val="left"/>
      <w:pPr>
        <w:ind w:left="6828" w:hanging="360"/>
      </w:pPr>
      <w:rPr>
        <w:rFonts w:ascii="Wingdings" w:hAnsi="Wingdings" w:hint="default"/>
      </w:rPr>
    </w:lvl>
  </w:abstractNum>
  <w:abstractNum w:abstractNumId="6" w15:restartNumberingAfterBreak="0">
    <w:nsid w:val="22E7B8AA"/>
    <w:multiLevelType w:val="hybridMultilevel"/>
    <w:tmpl w:val="BABA2050"/>
    <w:lvl w:ilvl="0" w:tplc="0EECC2AE">
      <w:start w:val="1"/>
      <w:numFmt w:val="bullet"/>
      <w:lvlText w:val="·"/>
      <w:lvlJc w:val="left"/>
      <w:pPr>
        <w:ind w:left="720" w:hanging="360"/>
      </w:pPr>
      <w:rPr>
        <w:rFonts w:ascii="Symbol" w:hAnsi="Symbol" w:hint="default"/>
      </w:rPr>
    </w:lvl>
    <w:lvl w:ilvl="1" w:tplc="09905B8C">
      <w:start w:val="1"/>
      <w:numFmt w:val="bullet"/>
      <w:lvlText w:val="o"/>
      <w:lvlJc w:val="left"/>
      <w:pPr>
        <w:ind w:left="1440" w:hanging="360"/>
      </w:pPr>
      <w:rPr>
        <w:rFonts w:ascii="Courier New" w:hAnsi="Courier New" w:hint="default"/>
      </w:rPr>
    </w:lvl>
    <w:lvl w:ilvl="2" w:tplc="66568B16">
      <w:start w:val="1"/>
      <w:numFmt w:val="bullet"/>
      <w:lvlText w:val=""/>
      <w:lvlJc w:val="left"/>
      <w:pPr>
        <w:ind w:left="2160" w:hanging="360"/>
      </w:pPr>
      <w:rPr>
        <w:rFonts w:ascii="Wingdings" w:hAnsi="Wingdings" w:hint="default"/>
      </w:rPr>
    </w:lvl>
    <w:lvl w:ilvl="3" w:tplc="3CF0280A">
      <w:start w:val="1"/>
      <w:numFmt w:val="bullet"/>
      <w:lvlText w:val=""/>
      <w:lvlJc w:val="left"/>
      <w:pPr>
        <w:ind w:left="2880" w:hanging="360"/>
      </w:pPr>
      <w:rPr>
        <w:rFonts w:ascii="Symbol" w:hAnsi="Symbol" w:hint="default"/>
      </w:rPr>
    </w:lvl>
    <w:lvl w:ilvl="4" w:tplc="7270B160">
      <w:start w:val="1"/>
      <w:numFmt w:val="bullet"/>
      <w:lvlText w:val="o"/>
      <w:lvlJc w:val="left"/>
      <w:pPr>
        <w:ind w:left="3600" w:hanging="360"/>
      </w:pPr>
      <w:rPr>
        <w:rFonts w:ascii="Courier New" w:hAnsi="Courier New" w:hint="default"/>
      </w:rPr>
    </w:lvl>
    <w:lvl w:ilvl="5" w:tplc="52920D0E">
      <w:start w:val="1"/>
      <w:numFmt w:val="bullet"/>
      <w:lvlText w:val=""/>
      <w:lvlJc w:val="left"/>
      <w:pPr>
        <w:ind w:left="4320" w:hanging="360"/>
      </w:pPr>
      <w:rPr>
        <w:rFonts w:ascii="Wingdings" w:hAnsi="Wingdings" w:hint="default"/>
      </w:rPr>
    </w:lvl>
    <w:lvl w:ilvl="6" w:tplc="57FA648E">
      <w:start w:val="1"/>
      <w:numFmt w:val="bullet"/>
      <w:lvlText w:val=""/>
      <w:lvlJc w:val="left"/>
      <w:pPr>
        <w:ind w:left="5040" w:hanging="360"/>
      </w:pPr>
      <w:rPr>
        <w:rFonts w:ascii="Symbol" w:hAnsi="Symbol" w:hint="default"/>
      </w:rPr>
    </w:lvl>
    <w:lvl w:ilvl="7" w:tplc="15164586">
      <w:start w:val="1"/>
      <w:numFmt w:val="bullet"/>
      <w:lvlText w:val="o"/>
      <w:lvlJc w:val="left"/>
      <w:pPr>
        <w:ind w:left="5760" w:hanging="360"/>
      </w:pPr>
      <w:rPr>
        <w:rFonts w:ascii="Courier New" w:hAnsi="Courier New" w:hint="default"/>
      </w:rPr>
    </w:lvl>
    <w:lvl w:ilvl="8" w:tplc="A2DEC23E">
      <w:start w:val="1"/>
      <w:numFmt w:val="bullet"/>
      <w:lvlText w:val=""/>
      <w:lvlJc w:val="left"/>
      <w:pPr>
        <w:ind w:left="6480" w:hanging="360"/>
      </w:pPr>
      <w:rPr>
        <w:rFonts w:ascii="Wingdings" w:hAnsi="Wingdings" w:hint="default"/>
      </w:rPr>
    </w:lvl>
  </w:abstractNum>
  <w:abstractNum w:abstractNumId="7" w15:restartNumberingAfterBreak="0">
    <w:nsid w:val="2417437A"/>
    <w:multiLevelType w:val="hybridMultilevel"/>
    <w:tmpl w:val="AD867A62"/>
    <w:lvl w:ilvl="0" w:tplc="8B024190">
      <w:start w:val="1"/>
      <w:numFmt w:val="bullet"/>
      <w:lvlText w:val="·"/>
      <w:lvlJc w:val="left"/>
      <w:pPr>
        <w:ind w:left="720" w:hanging="360"/>
      </w:pPr>
      <w:rPr>
        <w:rFonts w:ascii="Symbol" w:hAnsi="Symbol" w:hint="default"/>
      </w:rPr>
    </w:lvl>
    <w:lvl w:ilvl="1" w:tplc="7BD2A8E0">
      <w:start w:val="1"/>
      <w:numFmt w:val="bullet"/>
      <w:lvlText w:val="o"/>
      <w:lvlJc w:val="left"/>
      <w:pPr>
        <w:ind w:left="1440" w:hanging="360"/>
      </w:pPr>
      <w:rPr>
        <w:rFonts w:ascii="Courier New" w:hAnsi="Courier New" w:hint="default"/>
      </w:rPr>
    </w:lvl>
    <w:lvl w:ilvl="2" w:tplc="083EB6CC">
      <w:start w:val="1"/>
      <w:numFmt w:val="bullet"/>
      <w:lvlText w:val=""/>
      <w:lvlJc w:val="left"/>
      <w:pPr>
        <w:ind w:left="2160" w:hanging="360"/>
      </w:pPr>
      <w:rPr>
        <w:rFonts w:ascii="Wingdings" w:hAnsi="Wingdings" w:hint="default"/>
      </w:rPr>
    </w:lvl>
    <w:lvl w:ilvl="3" w:tplc="649627F2">
      <w:start w:val="1"/>
      <w:numFmt w:val="bullet"/>
      <w:lvlText w:val=""/>
      <w:lvlJc w:val="left"/>
      <w:pPr>
        <w:ind w:left="2880" w:hanging="360"/>
      </w:pPr>
      <w:rPr>
        <w:rFonts w:ascii="Symbol" w:hAnsi="Symbol" w:hint="default"/>
      </w:rPr>
    </w:lvl>
    <w:lvl w:ilvl="4" w:tplc="DDF6A592">
      <w:start w:val="1"/>
      <w:numFmt w:val="bullet"/>
      <w:lvlText w:val="o"/>
      <w:lvlJc w:val="left"/>
      <w:pPr>
        <w:ind w:left="3600" w:hanging="360"/>
      </w:pPr>
      <w:rPr>
        <w:rFonts w:ascii="Courier New" w:hAnsi="Courier New" w:hint="default"/>
      </w:rPr>
    </w:lvl>
    <w:lvl w:ilvl="5" w:tplc="80141752">
      <w:start w:val="1"/>
      <w:numFmt w:val="bullet"/>
      <w:lvlText w:val=""/>
      <w:lvlJc w:val="left"/>
      <w:pPr>
        <w:ind w:left="4320" w:hanging="360"/>
      </w:pPr>
      <w:rPr>
        <w:rFonts w:ascii="Wingdings" w:hAnsi="Wingdings" w:hint="default"/>
      </w:rPr>
    </w:lvl>
    <w:lvl w:ilvl="6" w:tplc="222C7CDA">
      <w:start w:val="1"/>
      <w:numFmt w:val="bullet"/>
      <w:lvlText w:val=""/>
      <w:lvlJc w:val="left"/>
      <w:pPr>
        <w:ind w:left="5040" w:hanging="360"/>
      </w:pPr>
      <w:rPr>
        <w:rFonts w:ascii="Symbol" w:hAnsi="Symbol" w:hint="default"/>
      </w:rPr>
    </w:lvl>
    <w:lvl w:ilvl="7" w:tplc="5E6EF642">
      <w:start w:val="1"/>
      <w:numFmt w:val="bullet"/>
      <w:lvlText w:val="o"/>
      <w:lvlJc w:val="left"/>
      <w:pPr>
        <w:ind w:left="5760" w:hanging="360"/>
      </w:pPr>
      <w:rPr>
        <w:rFonts w:ascii="Courier New" w:hAnsi="Courier New" w:hint="default"/>
      </w:rPr>
    </w:lvl>
    <w:lvl w:ilvl="8" w:tplc="DB724FEE">
      <w:start w:val="1"/>
      <w:numFmt w:val="bullet"/>
      <w:lvlText w:val=""/>
      <w:lvlJc w:val="left"/>
      <w:pPr>
        <w:ind w:left="6480" w:hanging="360"/>
      </w:pPr>
      <w:rPr>
        <w:rFonts w:ascii="Wingdings" w:hAnsi="Wingdings" w:hint="default"/>
      </w:rPr>
    </w:lvl>
  </w:abstractNum>
  <w:abstractNum w:abstractNumId="8" w15:restartNumberingAfterBreak="0">
    <w:nsid w:val="2A401E2D"/>
    <w:multiLevelType w:val="hybridMultilevel"/>
    <w:tmpl w:val="D3D4178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2D4314C6"/>
    <w:multiLevelType w:val="hybridMultilevel"/>
    <w:tmpl w:val="235CC8BC"/>
    <w:lvl w:ilvl="0" w:tplc="56A435E8">
      <w:start w:val="1"/>
      <w:numFmt w:val="bullet"/>
      <w:lvlText w:val="·"/>
      <w:lvlJc w:val="left"/>
      <w:pPr>
        <w:ind w:left="720" w:hanging="360"/>
      </w:pPr>
      <w:rPr>
        <w:rFonts w:ascii="Symbol" w:hAnsi="Symbol" w:hint="default"/>
      </w:rPr>
    </w:lvl>
    <w:lvl w:ilvl="1" w:tplc="982C7DDA">
      <w:start w:val="1"/>
      <w:numFmt w:val="bullet"/>
      <w:lvlText w:val="o"/>
      <w:lvlJc w:val="left"/>
      <w:pPr>
        <w:ind w:left="1440" w:hanging="360"/>
      </w:pPr>
      <w:rPr>
        <w:rFonts w:ascii="Courier New" w:hAnsi="Courier New" w:hint="default"/>
      </w:rPr>
    </w:lvl>
    <w:lvl w:ilvl="2" w:tplc="7BF49B24">
      <w:start w:val="1"/>
      <w:numFmt w:val="bullet"/>
      <w:lvlText w:val=""/>
      <w:lvlJc w:val="left"/>
      <w:pPr>
        <w:ind w:left="2160" w:hanging="360"/>
      </w:pPr>
      <w:rPr>
        <w:rFonts w:ascii="Wingdings" w:hAnsi="Wingdings" w:hint="default"/>
      </w:rPr>
    </w:lvl>
    <w:lvl w:ilvl="3" w:tplc="5AF85DD6">
      <w:start w:val="1"/>
      <w:numFmt w:val="bullet"/>
      <w:lvlText w:val=""/>
      <w:lvlJc w:val="left"/>
      <w:pPr>
        <w:ind w:left="2880" w:hanging="360"/>
      </w:pPr>
      <w:rPr>
        <w:rFonts w:ascii="Symbol" w:hAnsi="Symbol" w:hint="default"/>
      </w:rPr>
    </w:lvl>
    <w:lvl w:ilvl="4" w:tplc="3E407A12">
      <w:start w:val="1"/>
      <w:numFmt w:val="bullet"/>
      <w:lvlText w:val="o"/>
      <w:lvlJc w:val="left"/>
      <w:pPr>
        <w:ind w:left="3600" w:hanging="360"/>
      </w:pPr>
      <w:rPr>
        <w:rFonts w:ascii="Courier New" w:hAnsi="Courier New" w:hint="default"/>
      </w:rPr>
    </w:lvl>
    <w:lvl w:ilvl="5" w:tplc="7E4EEA68">
      <w:start w:val="1"/>
      <w:numFmt w:val="bullet"/>
      <w:lvlText w:val=""/>
      <w:lvlJc w:val="left"/>
      <w:pPr>
        <w:ind w:left="4320" w:hanging="360"/>
      </w:pPr>
      <w:rPr>
        <w:rFonts w:ascii="Wingdings" w:hAnsi="Wingdings" w:hint="default"/>
      </w:rPr>
    </w:lvl>
    <w:lvl w:ilvl="6" w:tplc="54022D3E">
      <w:start w:val="1"/>
      <w:numFmt w:val="bullet"/>
      <w:lvlText w:val=""/>
      <w:lvlJc w:val="left"/>
      <w:pPr>
        <w:ind w:left="5040" w:hanging="360"/>
      </w:pPr>
      <w:rPr>
        <w:rFonts w:ascii="Symbol" w:hAnsi="Symbol" w:hint="default"/>
      </w:rPr>
    </w:lvl>
    <w:lvl w:ilvl="7" w:tplc="2552FF8A">
      <w:start w:val="1"/>
      <w:numFmt w:val="bullet"/>
      <w:lvlText w:val="o"/>
      <w:lvlJc w:val="left"/>
      <w:pPr>
        <w:ind w:left="5760" w:hanging="360"/>
      </w:pPr>
      <w:rPr>
        <w:rFonts w:ascii="Courier New" w:hAnsi="Courier New" w:hint="default"/>
      </w:rPr>
    </w:lvl>
    <w:lvl w:ilvl="8" w:tplc="0CB247EC">
      <w:start w:val="1"/>
      <w:numFmt w:val="bullet"/>
      <w:lvlText w:val=""/>
      <w:lvlJc w:val="left"/>
      <w:pPr>
        <w:ind w:left="6480" w:hanging="360"/>
      </w:pPr>
      <w:rPr>
        <w:rFonts w:ascii="Wingdings" w:hAnsi="Wingdings" w:hint="default"/>
      </w:rPr>
    </w:lvl>
  </w:abstractNum>
  <w:abstractNum w:abstractNumId="10" w15:restartNumberingAfterBreak="0">
    <w:nsid w:val="312A4DC7"/>
    <w:multiLevelType w:val="hybridMultilevel"/>
    <w:tmpl w:val="36941384"/>
    <w:lvl w:ilvl="0" w:tplc="0414000F">
      <w:start w:val="1"/>
      <w:numFmt w:val="decimal"/>
      <w:lvlText w:val="%1."/>
      <w:lvlJc w:val="left"/>
      <w:pPr>
        <w:ind w:left="720" w:hanging="360"/>
      </w:pPr>
      <w:rPr>
        <w:rFonts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325068C7"/>
    <w:multiLevelType w:val="hybridMultilevel"/>
    <w:tmpl w:val="95A09020"/>
    <w:lvl w:ilvl="0" w:tplc="7CEE4E94">
      <w:start w:val="1"/>
      <w:numFmt w:val="bullet"/>
      <w:lvlText w:val="·"/>
      <w:lvlJc w:val="left"/>
      <w:pPr>
        <w:ind w:left="720" w:hanging="360"/>
      </w:pPr>
      <w:rPr>
        <w:rFonts w:ascii="Symbol" w:hAnsi="Symbol" w:hint="default"/>
      </w:rPr>
    </w:lvl>
    <w:lvl w:ilvl="1" w:tplc="D8D855BC">
      <w:start w:val="1"/>
      <w:numFmt w:val="bullet"/>
      <w:lvlText w:val="o"/>
      <w:lvlJc w:val="left"/>
      <w:pPr>
        <w:ind w:left="1440" w:hanging="360"/>
      </w:pPr>
      <w:rPr>
        <w:rFonts w:ascii="Courier New" w:hAnsi="Courier New" w:hint="default"/>
      </w:rPr>
    </w:lvl>
    <w:lvl w:ilvl="2" w:tplc="8818967A">
      <w:start w:val="1"/>
      <w:numFmt w:val="bullet"/>
      <w:lvlText w:val=""/>
      <w:lvlJc w:val="left"/>
      <w:pPr>
        <w:ind w:left="2160" w:hanging="360"/>
      </w:pPr>
      <w:rPr>
        <w:rFonts w:ascii="Wingdings" w:hAnsi="Wingdings" w:hint="default"/>
      </w:rPr>
    </w:lvl>
    <w:lvl w:ilvl="3" w:tplc="3894F912">
      <w:start w:val="1"/>
      <w:numFmt w:val="bullet"/>
      <w:lvlText w:val=""/>
      <w:lvlJc w:val="left"/>
      <w:pPr>
        <w:ind w:left="2880" w:hanging="360"/>
      </w:pPr>
      <w:rPr>
        <w:rFonts w:ascii="Symbol" w:hAnsi="Symbol" w:hint="default"/>
      </w:rPr>
    </w:lvl>
    <w:lvl w:ilvl="4" w:tplc="E96A28B8">
      <w:start w:val="1"/>
      <w:numFmt w:val="bullet"/>
      <w:lvlText w:val="o"/>
      <w:lvlJc w:val="left"/>
      <w:pPr>
        <w:ind w:left="3600" w:hanging="360"/>
      </w:pPr>
      <w:rPr>
        <w:rFonts w:ascii="Courier New" w:hAnsi="Courier New" w:hint="default"/>
      </w:rPr>
    </w:lvl>
    <w:lvl w:ilvl="5" w:tplc="97A28810">
      <w:start w:val="1"/>
      <w:numFmt w:val="bullet"/>
      <w:lvlText w:val=""/>
      <w:lvlJc w:val="left"/>
      <w:pPr>
        <w:ind w:left="4320" w:hanging="360"/>
      </w:pPr>
      <w:rPr>
        <w:rFonts w:ascii="Wingdings" w:hAnsi="Wingdings" w:hint="default"/>
      </w:rPr>
    </w:lvl>
    <w:lvl w:ilvl="6" w:tplc="61E299AE">
      <w:start w:val="1"/>
      <w:numFmt w:val="bullet"/>
      <w:lvlText w:val=""/>
      <w:lvlJc w:val="left"/>
      <w:pPr>
        <w:ind w:left="5040" w:hanging="360"/>
      </w:pPr>
      <w:rPr>
        <w:rFonts w:ascii="Symbol" w:hAnsi="Symbol" w:hint="default"/>
      </w:rPr>
    </w:lvl>
    <w:lvl w:ilvl="7" w:tplc="280492B8">
      <w:start w:val="1"/>
      <w:numFmt w:val="bullet"/>
      <w:lvlText w:val="o"/>
      <w:lvlJc w:val="left"/>
      <w:pPr>
        <w:ind w:left="5760" w:hanging="360"/>
      </w:pPr>
      <w:rPr>
        <w:rFonts w:ascii="Courier New" w:hAnsi="Courier New" w:hint="default"/>
      </w:rPr>
    </w:lvl>
    <w:lvl w:ilvl="8" w:tplc="323A6800">
      <w:start w:val="1"/>
      <w:numFmt w:val="bullet"/>
      <w:lvlText w:val=""/>
      <w:lvlJc w:val="left"/>
      <w:pPr>
        <w:ind w:left="6480" w:hanging="360"/>
      </w:pPr>
      <w:rPr>
        <w:rFonts w:ascii="Wingdings" w:hAnsi="Wingdings" w:hint="default"/>
      </w:rPr>
    </w:lvl>
  </w:abstractNum>
  <w:abstractNum w:abstractNumId="12" w15:restartNumberingAfterBreak="0">
    <w:nsid w:val="36A885EA"/>
    <w:multiLevelType w:val="hybridMultilevel"/>
    <w:tmpl w:val="FFFFFFFF"/>
    <w:lvl w:ilvl="0" w:tplc="C4EC1DEA">
      <w:start w:val="1"/>
      <w:numFmt w:val="bullet"/>
      <w:lvlText w:val=""/>
      <w:lvlJc w:val="left"/>
      <w:pPr>
        <w:ind w:left="720" w:hanging="360"/>
      </w:pPr>
      <w:rPr>
        <w:rFonts w:ascii="Symbol" w:hAnsi="Symbol" w:hint="default"/>
      </w:rPr>
    </w:lvl>
    <w:lvl w:ilvl="1" w:tplc="0E10F168">
      <w:start w:val="1"/>
      <w:numFmt w:val="bullet"/>
      <w:lvlText w:val="o"/>
      <w:lvlJc w:val="left"/>
      <w:pPr>
        <w:ind w:left="1440" w:hanging="360"/>
      </w:pPr>
      <w:rPr>
        <w:rFonts w:ascii="Courier New" w:hAnsi="Courier New" w:hint="default"/>
      </w:rPr>
    </w:lvl>
    <w:lvl w:ilvl="2" w:tplc="E2521EC6">
      <w:start w:val="1"/>
      <w:numFmt w:val="bullet"/>
      <w:lvlText w:val=""/>
      <w:lvlJc w:val="left"/>
      <w:pPr>
        <w:ind w:left="2160" w:hanging="360"/>
      </w:pPr>
      <w:rPr>
        <w:rFonts w:ascii="Wingdings" w:hAnsi="Wingdings" w:hint="default"/>
      </w:rPr>
    </w:lvl>
    <w:lvl w:ilvl="3" w:tplc="E7CE6EB6">
      <w:start w:val="1"/>
      <w:numFmt w:val="bullet"/>
      <w:lvlText w:val=""/>
      <w:lvlJc w:val="left"/>
      <w:pPr>
        <w:ind w:left="2880" w:hanging="360"/>
      </w:pPr>
      <w:rPr>
        <w:rFonts w:ascii="Symbol" w:hAnsi="Symbol" w:hint="default"/>
      </w:rPr>
    </w:lvl>
    <w:lvl w:ilvl="4" w:tplc="BEC63E9E">
      <w:start w:val="1"/>
      <w:numFmt w:val="bullet"/>
      <w:lvlText w:val="o"/>
      <w:lvlJc w:val="left"/>
      <w:pPr>
        <w:ind w:left="3600" w:hanging="360"/>
      </w:pPr>
      <w:rPr>
        <w:rFonts w:ascii="Courier New" w:hAnsi="Courier New" w:hint="default"/>
      </w:rPr>
    </w:lvl>
    <w:lvl w:ilvl="5" w:tplc="9A5C3912">
      <w:start w:val="1"/>
      <w:numFmt w:val="bullet"/>
      <w:lvlText w:val=""/>
      <w:lvlJc w:val="left"/>
      <w:pPr>
        <w:ind w:left="4320" w:hanging="360"/>
      </w:pPr>
      <w:rPr>
        <w:rFonts w:ascii="Wingdings" w:hAnsi="Wingdings" w:hint="default"/>
      </w:rPr>
    </w:lvl>
    <w:lvl w:ilvl="6" w:tplc="BAAE5B62">
      <w:start w:val="1"/>
      <w:numFmt w:val="bullet"/>
      <w:lvlText w:val=""/>
      <w:lvlJc w:val="left"/>
      <w:pPr>
        <w:ind w:left="5040" w:hanging="360"/>
      </w:pPr>
      <w:rPr>
        <w:rFonts w:ascii="Symbol" w:hAnsi="Symbol" w:hint="default"/>
      </w:rPr>
    </w:lvl>
    <w:lvl w:ilvl="7" w:tplc="2AF66AA4">
      <w:start w:val="1"/>
      <w:numFmt w:val="bullet"/>
      <w:lvlText w:val="o"/>
      <w:lvlJc w:val="left"/>
      <w:pPr>
        <w:ind w:left="5760" w:hanging="360"/>
      </w:pPr>
      <w:rPr>
        <w:rFonts w:ascii="Courier New" w:hAnsi="Courier New" w:hint="default"/>
      </w:rPr>
    </w:lvl>
    <w:lvl w:ilvl="8" w:tplc="B32C0BBE">
      <w:start w:val="1"/>
      <w:numFmt w:val="bullet"/>
      <w:lvlText w:val=""/>
      <w:lvlJc w:val="left"/>
      <w:pPr>
        <w:ind w:left="6480" w:hanging="360"/>
      </w:pPr>
      <w:rPr>
        <w:rFonts w:ascii="Wingdings" w:hAnsi="Wingdings" w:hint="default"/>
      </w:rPr>
    </w:lvl>
  </w:abstractNum>
  <w:abstractNum w:abstractNumId="13" w15:restartNumberingAfterBreak="0">
    <w:nsid w:val="377705B7"/>
    <w:multiLevelType w:val="hybridMultilevel"/>
    <w:tmpl w:val="E3E67D9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39ECF4B3"/>
    <w:multiLevelType w:val="hybridMultilevel"/>
    <w:tmpl w:val="BEEE5324"/>
    <w:lvl w:ilvl="0" w:tplc="EC12375C">
      <w:start w:val="1"/>
      <w:numFmt w:val="bullet"/>
      <w:lvlText w:val="·"/>
      <w:lvlJc w:val="left"/>
      <w:pPr>
        <w:ind w:left="720" w:hanging="360"/>
      </w:pPr>
      <w:rPr>
        <w:rFonts w:ascii="Symbol" w:hAnsi="Symbol" w:hint="default"/>
      </w:rPr>
    </w:lvl>
    <w:lvl w:ilvl="1" w:tplc="36026A4A">
      <w:start w:val="1"/>
      <w:numFmt w:val="bullet"/>
      <w:lvlText w:val="o"/>
      <w:lvlJc w:val="left"/>
      <w:pPr>
        <w:ind w:left="1440" w:hanging="360"/>
      </w:pPr>
      <w:rPr>
        <w:rFonts w:ascii="Courier New" w:hAnsi="Courier New" w:hint="default"/>
      </w:rPr>
    </w:lvl>
    <w:lvl w:ilvl="2" w:tplc="2D7E9D34">
      <w:start w:val="1"/>
      <w:numFmt w:val="bullet"/>
      <w:lvlText w:val=""/>
      <w:lvlJc w:val="left"/>
      <w:pPr>
        <w:ind w:left="2160" w:hanging="360"/>
      </w:pPr>
      <w:rPr>
        <w:rFonts w:ascii="Wingdings" w:hAnsi="Wingdings" w:hint="default"/>
      </w:rPr>
    </w:lvl>
    <w:lvl w:ilvl="3" w:tplc="56BA9DA4">
      <w:start w:val="1"/>
      <w:numFmt w:val="bullet"/>
      <w:lvlText w:val=""/>
      <w:lvlJc w:val="left"/>
      <w:pPr>
        <w:ind w:left="2880" w:hanging="360"/>
      </w:pPr>
      <w:rPr>
        <w:rFonts w:ascii="Symbol" w:hAnsi="Symbol" w:hint="default"/>
      </w:rPr>
    </w:lvl>
    <w:lvl w:ilvl="4" w:tplc="0A222B46">
      <w:start w:val="1"/>
      <w:numFmt w:val="bullet"/>
      <w:lvlText w:val="o"/>
      <w:lvlJc w:val="left"/>
      <w:pPr>
        <w:ind w:left="3600" w:hanging="360"/>
      </w:pPr>
      <w:rPr>
        <w:rFonts w:ascii="Courier New" w:hAnsi="Courier New" w:hint="default"/>
      </w:rPr>
    </w:lvl>
    <w:lvl w:ilvl="5" w:tplc="7320012E">
      <w:start w:val="1"/>
      <w:numFmt w:val="bullet"/>
      <w:lvlText w:val=""/>
      <w:lvlJc w:val="left"/>
      <w:pPr>
        <w:ind w:left="4320" w:hanging="360"/>
      </w:pPr>
      <w:rPr>
        <w:rFonts w:ascii="Wingdings" w:hAnsi="Wingdings" w:hint="default"/>
      </w:rPr>
    </w:lvl>
    <w:lvl w:ilvl="6" w:tplc="9D6E2296">
      <w:start w:val="1"/>
      <w:numFmt w:val="bullet"/>
      <w:lvlText w:val=""/>
      <w:lvlJc w:val="left"/>
      <w:pPr>
        <w:ind w:left="5040" w:hanging="360"/>
      </w:pPr>
      <w:rPr>
        <w:rFonts w:ascii="Symbol" w:hAnsi="Symbol" w:hint="default"/>
      </w:rPr>
    </w:lvl>
    <w:lvl w:ilvl="7" w:tplc="26B8A90C">
      <w:start w:val="1"/>
      <w:numFmt w:val="bullet"/>
      <w:lvlText w:val="o"/>
      <w:lvlJc w:val="left"/>
      <w:pPr>
        <w:ind w:left="5760" w:hanging="360"/>
      </w:pPr>
      <w:rPr>
        <w:rFonts w:ascii="Courier New" w:hAnsi="Courier New" w:hint="default"/>
      </w:rPr>
    </w:lvl>
    <w:lvl w:ilvl="8" w:tplc="B3FA149E">
      <w:start w:val="1"/>
      <w:numFmt w:val="bullet"/>
      <w:lvlText w:val=""/>
      <w:lvlJc w:val="left"/>
      <w:pPr>
        <w:ind w:left="6480" w:hanging="360"/>
      </w:pPr>
      <w:rPr>
        <w:rFonts w:ascii="Wingdings" w:hAnsi="Wingdings" w:hint="default"/>
      </w:rPr>
    </w:lvl>
  </w:abstractNum>
  <w:abstractNum w:abstractNumId="15" w15:restartNumberingAfterBreak="0">
    <w:nsid w:val="40928826"/>
    <w:multiLevelType w:val="hybridMultilevel"/>
    <w:tmpl w:val="AD44A606"/>
    <w:lvl w:ilvl="0" w:tplc="A56A851C">
      <w:start w:val="1"/>
      <w:numFmt w:val="bullet"/>
      <w:lvlText w:val="·"/>
      <w:lvlJc w:val="left"/>
      <w:pPr>
        <w:ind w:left="720" w:hanging="360"/>
      </w:pPr>
      <w:rPr>
        <w:rFonts w:ascii="Symbol" w:hAnsi="Symbol" w:hint="default"/>
      </w:rPr>
    </w:lvl>
    <w:lvl w:ilvl="1" w:tplc="EB3842BC">
      <w:start w:val="1"/>
      <w:numFmt w:val="bullet"/>
      <w:lvlText w:val="o"/>
      <w:lvlJc w:val="left"/>
      <w:pPr>
        <w:ind w:left="1440" w:hanging="360"/>
      </w:pPr>
      <w:rPr>
        <w:rFonts w:ascii="Courier New" w:hAnsi="Courier New" w:hint="default"/>
      </w:rPr>
    </w:lvl>
    <w:lvl w:ilvl="2" w:tplc="737E4130">
      <w:start w:val="1"/>
      <w:numFmt w:val="bullet"/>
      <w:lvlText w:val=""/>
      <w:lvlJc w:val="left"/>
      <w:pPr>
        <w:ind w:left="2160" w:hanging="360"/>
      </w:pPr>
      <w:rPr>
        <w:rFonts w:ascii="Wingdings" w:hAnsi="Wingdings" w:hint="default"/>
      </w:rPr>
    </w:lvl>
    <w:lvl w:ilvl="3" w:tplc="3344150E">
      <w:start w:val="1"/>
      <w:numFmt w:val="bullet"/>
      <w:lvlText w:val=""/>
      <w:lvlJc w:val="left"/>
      <w:pPr>
        <w:ind w:left="2880" w:hanging="360"/>
      </w:pPr>
      <w:rPr>
        <w:rFonts w:ascii="Symbol" w:hAnsi="Symbol" w:hint="default"/>
      </w:rPr>
    </w:lvl>
    <w:lvl w:ilvl="4" w:tplc="1A8600AC">
      <w:start w:val="1"/>
      <w:numFmt w:val="bullet"/>
      <w:lvlText w:val="o"/>
      <w:lvlJc w:val="left"/>
      <w:pPr>
        <w:ind w:left="3600" w:hanging="360"/>
      </w:pPr>
      <w:rPr>
        <w:rFonts w:ascii="Courier New" w:hAnsi="Courier New" w:hint="default"/>
      </w:rPr>
    </w:lvl>
    <w:lvl w:ilvl="5" w:tplc="2FC056C6">
      <w:start w:val="1"/>
      <w:numFmt w:val="bullet"/>
      <w:lvlText w:val=""/>
      <w:lvlJc w:val="left"/>
      <w:pPr>
        <w:ind w:left="4320" w:hanging="360"/>
      </w:pPr>
      <w:rPr>
        <w:rFonts w:ascii="Wingdings" w:hAnsi="Wingdings" w:hint="default"/>
      </w:rPr>
    </w:lvl>
    <w:lvl w:ilvl="6" w:tplc="6908BF04">
      <w:start w:val="1"/>
      <w:numFmt w:val="bullet"/>
      <w:lvlText w:val=""/>
      <w:lvlJc w:val="left"/>
      <w:pPr>
        <w:ind w:left="5040" w:hanging="360"/>
      </w:pPr>
      <w:rPr>
        <w:rFonts w:ascii="Symbol" w:hAnsi="Symbol" w:hint="default"/>
      </w:rPr>
    </w:lvl>
    <w:lvl w:ilvl="7" w:tplc="9976BD6A">
      <w:start w:val="1"/>
      <w:numFmt w:val="bullet"/>
      <w:lvlText w:val="o"/>
      <w:lvlJc w:val="left"/>
      <w:pPr>
        <w:ind w:left="5760" w:hanging="360"/>
      </w:pPr>
      <w:rPr>
        <w:rFonts w:ascii="Courier New" w:hAnsi="Courier New" w:hint="default"/>
      </w:rPr>
    </w:lvl>
    <w:lvl w:ilvl="8" w:tplc="40FA24EE">
      <w:start w:val="1"/>
      <w:numFmt w:val="bullet"/>
      <w:lvlText w:val=""/>
      <w:lvlJc w:val="left"/>
      <w:pPr>
        <w:ind w:left="6480" w:hanging="360"/>
      </w:pPr>
      <w:rPr>
        <w:rFonts w:ascii="Wingdings" w:hAnsi="Wingdings" w:hint="default"/>
      </w:rPr>
    </w:lvl>
  </w:abstractNum>
  <w:abstractNum w:abstractNumId="16" w15:restartNumberingAfterBreak="0">
    <w:nsid w:val="4240AFF7"/>
    <w:multiLevelType w:val="hybridMultilevel"/>
    <w:tmpl w:val="FFFFFFFF"/>
    <w:lvl w:ilvl="0" w:tplc="60760A04">
      <w:start w:val="1"/>
      <w:numFmt w:val="decimal"/>
      <w:lvlText w:val="%1."/>
      <w:lvlJc w:val="left"/>
      <w:pPr>
        <w:ind w:left="360" w:hanging="360"/>
      </w:pPr>
    </w:lvl>
    <w:lvl w:ilvl="1" w:tplc="A2D08AEA">
      <w:start w:val="1"/>
      <w:numFmt w:val="bullet"/>
      <w:lvlText w:val=""/>
      <w:lvlJc w:val="left"/>
      <w:pPr>
        <w:ind w:left="1080" w:hanging="360"/>
      </w:pPr>
      <w:rPr>
        <w:rFonts w:ascii="Symbol" w:hAnsi="Symbol" w:hint="default"/>
      </w:rPr>
    </w:lvl>
    <w:lvl w:ilvl="2" w:tplc="D6C601CC">
      <w:start w:val="1"/>
      <w:numFmt w:val="lowerRoman"/>
      <w:lvlText w:val="%3."/>
      <w:lvlJc w:val="right"/>
      <w:pPr>
        <w:ind w:left="1800" w:hanging="180"/>
      </w:pPr>
    </w:lvl>
    <w:lvl w:ilvl="3" w:tplc="4162E27E">
      <w:start w:val="1"/>
      <w:numFmt w:val="decimal"/>
      <w:lvlText w:val="%4."/>
      <w:lvlJc w:val="left"/>
      <w:pPr>
        <w:ind w:left="2520" w:hanging="360"/>
      </w:pPr>
    </w:lvl>
    <w:lvl w:ilvl="4" w:tplc="800A6372">
      <w:start w:val="1"/>
      <w:numFmt w:val="lowerLetter"/>
      <w:lvlText w:val="%5."/>
      <w:lvlJc w:val="left"/>
      <w:pPr>
        <w:ind w:left="3240" w:hanging="360"/>
      </w:pPr>
    </w:lvl>
    <w:lvl w:ilvl="5" w:tplc="6DCE0196">
      <w:start w:val="1"/>
      <w:numFmt w:val="lowerRoman"/>
      <w:lvlText w:val="%6."/>
      <w:lvlJc w:val="right"/>
      <w:pPr>
        <w:ind w:left="3960" w:hanging="180"/>
      </w:pPr>
    </w:lvl>
    <w:lvl w:ilvl="6" w:tplc="5008BD02">
      <w:start w:val="1"/>
      <w:numFmt w:val="decimal"/>
      <w:lvlText w:val="%7."/>
      <w:lvlJc w:val="left"/>
      <w:pPr>
        <w:ind w:left="4680" w:hanging="360"/>
      </w:pPr>
    </w:lvl>
    <w:lvl w:ilvl="7" w:tplc="6C929744">
      <w:start w:val="1"/>
      <w:numFmt w:val="lowerLetter"/>
      <w:lvlText w:val="%8."/>
      <w:lvlJc w:val="left"/>
      <w:pPr>
        <w:ind w:left="5400" w:hanging="360"/>
      </w:pPr>
    </w:lvl>
    <w:lvl w:ilvl="8" w:tplc="B09CFEE8">
      <w:start w:val="1"/>
      <w:numFmt w:val="lowerRoman"/>
      <w:lvlText w:val="%9."/>
      <w:lvlJc w:val="right"/>
      <w:pPr>
        <w:ind w:left="6120" w:hanging="180"/>
      </w:pPr>
    </w:lvl>
  </w:abstractNum>
  <w:abstractNum w:abstractNumId="17" w15:restartNumberingAfterBreak="0">
    <w:nsid w:val="46F9D638"/>
    <w:multiLevelType w:val="hybridMultilevel"/>
    <w:tmpl w:val="FFFFFFFF"/>
    <w:lvl w:ilvl="0" w:tplc="EF6CB4AE">
      <w:start w:val="1"/>
      <w:numFmt w:val="bullet"/>
      <w:lvlText w:val=""/>
      <w:lvlJc w:val="left"/>
      <w:pPr>
        <w:ind w:left="720" w:hanging="360"/>
      </w:pPr>
      <w:rPr>
        <w:rFonts w:ascii="Symbol" w:hAnsi="Symbol" w:hint="default"/>
      </w:rPr>
    </w:lvl>
    <w:lvl w:ilvl="1" w:tplc="1E6A2520">
      <w:start w:val="1"/>
      <w:numFmt w:val="bullet"/>
      <w:lvlText w:val="o"/>
      <w:lvlJc w:val="left"/>
      <w:pPr>
        <w:ind w:left="1440" w:hanging="360"/>
      </w:pPr>
      <w:rPr>
        <w:rFonts w:ascii="Courier New" w:hAnsi="Courier New" w:hint="default"/>
      </w:rPr>
    </w:lvl>
    <w:lvl w:ilvl="2" w:tplc="C06098F8">
      <w:start w:val="1"/>
      <w:numFmt w:val="bullet"/>
      <w:lvlText w:val=""/>
      <w:lvlJc w:val="left"/>
      <w:pPr>
        <w:ind w:left="2160" w:hanging="360"/>
      </w:pPr>
      <w:rPr>
        <w:rFonts w:ascii="Wingdings" w:hAnsi="Wingdings" w:hint="default"/>
      </w:rPr>
    </w:lvl>
    <w:lvl w:ilvl="3" w:tplc="D22C8F72">
      <w:start w:val="1"/>
      <w:numFmt w:val="bullet"/>
      <w:lvlText w:val=""/>
      <w:lvlJc w:val="left"/>
      <w:pPr>
        <w:ind w:left="2880" w:hanging="360"/>
      </w:pPr>
      <w:rPr>
        <w:rFonts w:ascii="Symbol" w:hAnsi="Symbol" w:hint="default"/>
      </w:rPr>
    </w:lvl>
    <w:lvl w:ilvl="4" w:tplc="A382451E">
      <w:start w:val="1"/>
      <w:numFmt w:val="bullet"/>
      <w:lvlText w:val="o"/>
      <w:lvlJc w:val="left"/>
      <w:pPr>
        <w:ind w:left="3600" w:hanging="360"/>
      </w:pPr>
      <w:rPr>
        <w:rFonts w:ascii="Courier New" w:hAnsi="Courier New" w:hint="default"/>
      </w:rPr>
    </w:lvl>
    <w:lvl w:ilvl="5" w:tplc="DF9E6DEA">
      <w:start w:val="1"/>
      <w:numFmt w:val="bullet"/>
      <w:lvlText w:val=""/>
      <w:lvlJc w:val="left"/>
      <w:pPr>
        <w:ind w:left="4320" w:hanging="360"/>
      </w:pPr>
      <w:rPr>
        <w:rFonts w:ascii="Wingdings" w:hAnsi="Wingdings" w:hint="default"/>
      </w:rPr>
    </w:lvl>
    <w:lvl w:ilvl="6" w:tplc="089ED708">
      <w:start w:val="1"/>
      <w:numFmt w:val="bullet"/>
      <w:lvlText w:val=""/>
      <w:lvlJc w:val="left"/>
      <w:pPr>
        <w:ind w:left="5040" w:hanging="360"/>
      </w:pPr>
      <w:rPr>
        <w:rFonts w:ascii="Symbol" w:hAnsi="Symbol" w:hint="default"/>
      </w:rPr>
    </w:lvl>
    <w:lvl w:ilvl="7" w:tplc="D5E8E77C">
      <w:start w:val="1"/>
      <w:numFmt w:val="bullet"/>
      <w:lvlText w:val="o"/>
      <w:lvlJc w:val="left"/>
      <w:pPr>
        <w:ind w:left="5760" w:hanging="360"/>
      </w:pPr>
      <w:rPr>
        <w:rFonts w:ascii="Courier New" w:hAnsi="Courier New" w:hint="default"/>
      </w:rPr>
    </w:lvl>
    <w:lvl w:ilvl="8" w:tplc="31168E46">
      <w:start w:val="1"/>
      <w:numFmt w:val="bullet"/>
      <w:lvlText w:val=""/>
      <w:lvlJc w:val="left"/>
      <w:pPr>
        <w:ind w:left="6480" w:hanging="360"/>
      </w:pPr>
      <w:rPr>
        <w:rFonts w:ascii="Wingdings" w:hAnsi="Wingdings" w:hint="default"/>
      </w:rPr>
    </w:lvl>
  </w:abstractNum>
  <w:abstractNum w:abstractNumId="18" w15:restartNumberingAfterBreak="0">
    <w:nsid w:val="4866AEEA"/>
    <w:multiLevelType w:val="hybridMultilevel"/>
    <w:tmpl w:val="FFFFFFFF"/>
    <w:lvl w:ilvl="0" w:tplc="18F8605A">
      <w:start w:val="1"/>
      <w:numFmt w:val="decimal"/>
      <w:lvlText w:val="%1."/>
      <w:lvlJc w:val="left"/>
      <w:pPr>
        <w:ind w:left="360" w:hanging="360"/>
      </w:pPr>
    </w:lvl>
    <w:lvl w:ilvl="1" w:tplc="CB204172">
      <w:start w:val="1"/>
      <w:numFmt w:val="bullet"/>
      <w:lvlText w:val=""/>
      <w:lvlJc w:val="left"/>
      <w:pPr>
        <w:ind w:left="1080" w:hanging="360"/>
      </w:pPr>
      <w:rPr>
        <w:rFonts w:ascii="Symbol" w:hAnsi="Symbol" w:hint="default"/>
      </w:rPr>
    </w:lvl>
    <w:lvl w:ilvl="2" w:tplc="3860261A">
      <w:start w:val="1"/>
      <w:numFmt w:val="lowerRoman"/>
      <w:lvlText w:val="%3."/>
      <w:lvlJc w:val="right"/>
      <w:pPr>
        <w:ind w:left="2160" w:hanging="180"/>
      </w:pPr>
    </w:lvl>
    <w:lvl w:ilvl="3" w:tplc="266EAE18">
      <w:start w:val="1"/>
      <w:numFmt w:val="decimal"/>
      <w:lvlText w:val="%4."/>
      <w:lvlJc w:val="left"/>
      <w:pPr>
        <w:ind w:left="2880" w:hanging="360"/>
      </w:pPr>
    </w:lvl>
    <w:lvl w:ilvl="4" w:tplc="5CB87D86">
      <w:start w:val="1"/>
      <w:numFmt w:val="lowerLetter"/>
      <w:lvlText w:val="%5."/>
      <w:lvlJc w:val="left"/>
      <w:pPr>
        <w:ind w:left="3600" w:hanging="360"/>
      </w:pPr>
    </w:lvl>
    <w:lvl w:ilvl="5" w:tplc="F1ACF112">
      <w:start w:val="1"/>
      <w:numFmt w:val="lowerRoman"/>
      <w:lvlText w:val="%6."/>
      <w:lvlJc w:val="right"/>
      <w:pPr>
        <w:ind w:left="4320" w:hanging="180"/>
      </w:pPr>
    </w:lvl>
    <w:lvl w:ilvl="6" w:tplc="F80C8F16">
      <w:start w:val="1"/>
      <w:numFmt w:val="decimal"/>
      <w:lvlText w:val="%7."/>
      <w:lvlJc w:val="left"/>
      <w:pPr>
        <w:ind w:left="5040" w:hanging="360"/>
      </w:pPr>
    </w:lvl>
    <w:lvl w:ilvl="7" w:tplc="CF4AC706">
      <w:start w:val="1"/>
      <w:numFmt w:val="lowerLetter"/>
      <w:lvlText w:val="%8."/>
      <w:lvlJc w:val="left"/>
      <w:pPr>
        <w:ind w:left="5760" w:hanging="360"/>
      </w:pPr>
    </w:lvl>
    <w:lvl w:ilvl="8" w:tplc="AC3CE676">
      <w:start w:val="1"/>
      <w:numFmt w:val="lowerRoman"/>
      <w:lvlText w:val="%9."/>
      <w:lvlJc w:val="right"/>
      <w:pPr>
        <w:ind w:left="6480" w:hanging="180"/>
      </w:pPr>
    </w:lvl>
  </w:abstractNum>
  <w:abstractNum w:abstractNumId="19" w15:restartNumberingAfterBreak="0">
    <w:nsid w:val="4B6CEBBC"/>
    <w:multiLevelType w:val="hybridMultilevel"/>
    <w:tmpl w:val="93BAF564"/>
    <w:lvl w:ilvl="0" w:tplc="AF9C88E0">
      <w:start w:val="1"/>
      <w:numFmt w:val="bullet"/>
      <w:lvlText w:val="·"/>
      <w:lvlJc w:val="left"/>
      <w:pPr>
        <w:ind w:left="720" w:hanging="360"/>
      </w:pPr>
      <w:rPr>
        <w:rFonts w:ascii="Symbol" w:hAnsi="Symbol" w:hint="default"/>
      </w:rPr>
    </w:lvl>
    <w:lvl w:ilvl="1" w:tplc="74CAC6CE">
      <w:start w:val="1"/>
      <w:numFmt w:val="bullet"/>
      <w:lvlText w:val="o"/>
      <w:lvlJc w:val="left"/>
      <w:pPr>
        <w:ind w:left="1440" w:hanging="360"/>
      </w:pPr>
      <w:rPr>
        <w:rFonts w:ascii="Courier New" w:hAnsi="Courier New" w:hint="default"/>
      </w:rPr>
    </w:lvl>
    <w:lvl w:ilvl="2" w:tplc="686A387E">
      <w:start w:val="1"/>
      <w:numFmt w:val="bullet"/>
      <w:lvlText w:val=""/>
      <w:lvlJc w:val="left"/>
      <w:pPr>
        <w:ind w:left="2160" w:hanging="360"/>
      </w:pPr>
      <w:rPr>
        <w:rFonts w:ascii="Wingdings" w:hAnsi="Wingdings" w:hint="default"/>
      </w:rPr>
    </w:lvl>
    <w:lvl w:ilvl="3" w:tplc="C10217FE">
      <w:start w:val="1"/>
      <w:numFmt w:val="bullet"/>
      <w:lvlText w:val=""/>
      <w:lvlJc w:val="left"/>
      <w:pPr>
        <w:ind w:left="2880" w:hanging="360"/>
      </w:pPr>
      <w:rPr>
        <w:rFonts w:ascii="Symbol" w:hAnsi="Symbol" w:hint="default"/>
      </w:rPr>
    </w:lvl>
    <w:lvl w:ilvl="4" w:tplc="CD5A928E">
      <w:start w:val="1"/>
      <w:numFmt w:val="bullet"/>
      <w:lvlText w:val="o"/>
      <w:lvlJc w:val="left"/>
      <w:pPr>
        <w:ind w:left="3600" w:hanging="360"/>
      </w:pPr>
      <w:rPr>
        <w:rFonts w:ascii="Courier New" w:hAnsi="Courier New" w:hint="default"/>
      </w:rPr>
    </w:lvl>
    <w:lvl w:ilvl="5" w:tplc="FE7A5808">
      <w:start w:val="1"/>
      <w:numFmt w:val="bullet"/>
      <w:lvlText w:val=""/>
      <w:lvlJc w:val="left"/>
      <w:pPr>
        <w:ind w:left="4320" w:hanging="360"/>
      </w:pPr>
      <w:rPr>
        <w:rFonts w:ascii="Wingdings" w:hAnsi="Wingdings" w:hint="default"/>
      </w:rPr>
    </w:lvl>
    <w:lvl w:ilvl="6" w:tplc="B9E06886">
      <w:start w:val="1"/>
      <w:numFmt w:val="bullet"/>
      <w:lvlText w:val=""/>
      <w:lvlJc w:val="left"/>
      <w:pPr>
        <w:ind w:left="5040" w:hanging="360"/>
      </w:pPr>
      <w:rPr>
        <w:rFonts w:ascii="Symbol" w:hAnsi="Symbol" w:hint="default"/>
      </w:rPr>
    </w:lvl>
    <w:lvl w:ilvl="7" w:tplc="719017E4">
      <w:start w:val="1"/>
      <w:numFmt w:val="bullet"/>
      <w:lvlText w:val="o"/>
      <w:lvlJc w:val="left"/>
      <w:pPr>
        <w:ind w:left="5760" w:hanging="360"/>
      </w:pPr>
      <w:rPr>
        <w:rFonts w:ascii="Courier New" w:hAnsi="Courier New" w:hint="default"/>
      </w:rPr>
    </w:lvl>
    <w:lvl w:ilvl="8" w:tplc="D9A29950">
      <w:start w:val="1"/>
      <w:numFmt w:val="bullet"/>
      <w:lvlText w:val=""/>
      <w:lvlJc w:val="left"/>
      <w:pPr>
        <w:ind w:left="6480" w:hanging="360"/>
      </w:pPr>
      <w:rPr>
        <w:rFonts w:ascii="Wingdings" w:hAnsi="Wingdings" w:hint="default"/>
      </w:rPr>
    </w:lvl>
  </w:abstractNum>
  <w:abstractNum w:abstractNumId="20" w15:restartNumberingAfterBreak="0">
    <w:nsid w:val="50E63C4B"/>
    <w:multiLevelType w:val="hybridMultilevel"/>
    <w:tmpl w:val="B0427AF6"/>
    <w:lvl w:ilvl="0" w:tplc="903493BE">
      <w:start w:val="1"/>
      <w:numFmt w:val="bullet"/>
      <w:lvlText w:val="·"/>
      <w:lvlJc w:val="left"/>
      <w:pPr>
        <w:ind w:left="720" w:hanging="360"/>
      </w:pPr>
      <w:rPr>
        <w:rFonts w:ascii="Symbol" w:hAnsi="Symbol" w:hint="default"/>
      </w:rPr>
    </w:lvl>
    <w:lvl w:ilvl="1" w:tplc="6FA4486A">
      <w:start w:val="1"/>
      <w:numFmt w:val="bullet"/>
      <w:lvlText w:val="o"/>
      <w:lvlJc w:val="left"/>
      <w:pPr>
        <w:ind w:left="1440" w:hanging="360"/>
      </w:pPr>
      <w:rPr>
        <w:rFonts w:ascii="Courier New" w:hAnsi="Courier New" w:hint="default"/>
      </w:rPr>
    </w:lvl>
    <w:lvl w:ilvl="2" w:tplc="9AB80E7C">
      <w:start w:val="1"/>
      <w:numFmt w:val="bullet"/>
      <w:lvlText w:val=""/>
      <w:lvlJc w:val="left"/>
      <w:pPr>
        <w:ind w:left="2160" w:hanging="360"/>
      </w:pPr>
      <w:rPr>
        <w:rFonts w:ascii="Wingdings" w:hAnsi="Wingdings" w:hint="default"/>
      </w:rPr>
    </w:lvl>
    <w:lvl w:ilvl="3" w:tplc="22A2F93A">
      <w:start w:val="1"/>
      <w:numFmt w:val="bullet"/>
      <w:lvlText w:val=""/>
      <w:lvlJc w:val="left"/>
      <w:pPr>
        <w:ind w:left="2880" w:hanging="360"/>
      </w:pPr>
      <w:rPr>
        <w:rFonts w:ascii="Symbol" w:hAnsi="Symbol" w:hint="default"/>
      </w:rPr>
    </w:lvl>
    <w:lvl w:ilvl="4" w:tplc="ACA6DE0A">
      <w:start w:val="1"/>
      <w:numFmt w:val="bullet"/>
      <w:lvlText w:val="o"/>
      <w:lvlJc w:val="left"/>
      <w:pPr>
        <w:ind w:left="3600" w:hanging="360"/>
      </w:pPr>
      <w:rPr>
        <w:rFonts w:ascii="Courier New" w:hAnsi="Courier New" w:hint="default"/>
      </w:rPr>
    </w:lvl>
    <w:lvl w:ilvl="5" w:tplc="DCEA8734">
      <w:start w:val="1"/>
      <w:numFmt w:val="bullet"/>
      <w:lvlText w:val=""/>
      <w:lvlJc w:val="left"/>
      <w:pPr>
        <w:ind w:left="4320" w:hanging="360"/>
      </w:pPr>
      <w:rPr>
        <w:rFonts w:ascii="Wingdings" w:hAnsi="Wingdings" w:hint="default"/>
      </w:rPr>
    </w:lvl>
    <w:lvl w:ilvl="6" w:tplc="46909316">
      <w:start w:val="1"/>
      <w:numFmt w:val="bullet"/>
      <w:lvlText w:val=""/>
      <w:lvlJc w:val="left"/>
      <w:pPr>
        <w:ind w:left="5040" w:hanging="360"/>
      </w:pPr>
      <w:rPr>
        <w:rFonts w:ascii="Symbol" w:hAnsi="Symbol" w:hint="default"/>
      </w:rPr>
    </w:lvl>
    <w:lvl w:ilvl="7" w:tplc="25688804">
      <w:start w:val="1"/>
      <w:numFmt w:val="bullet"/>
      <w:lvlText w:val="o"/>
      <w:lvlJc w:val="left"/>
      <w:pPr>
        <w:ind w:left="5760" w:hanging="360"/>
      </w:pPr>
      <w:rPr>
        <w:rFonts w:ascii="Courier New" w:hAnsi="Courier New" w:hint="default"/>
      </w:rPr>
    </w:lvl>
    <w:lvl w:ilvl="8" w:tplc="8368CD18">
      <w:start w:val="1"/>
      <w:numFmt w:val="bullet"/>
      <w:lvlText w:val=""/>
      <w:lvlJc w:val="left"/>
      <w:pPr>
        <w:ind w:left="6480" w:hanging="360"/>
      </w:pPr>
      <w:rPr>
        <w:rFonts w:ascii="Wingdings" w:hAnsi="Wingdings" w:hint="default"/>
      </w:rPr>
    </w:lvl>
  </w:abstractNum>
  <w:abstractNum w:abstractNumId="21" w15:restartNumberingAfterBreak="0">
    <w:nsid w:val="517D178D"/>
    <w:multiLevelType w:val="hybridMultilevel"/>
    <w:tmpl w:val="FFFFFFFF"/>
    <w:lvl w:ilvl="0" w:tplc="3998EA14">
      <w:start w:val="1"/>
      <w:numFmt w:val="bullet"/>
      <w:lvlText w:val=""/>
      <w:lvlJc w:val="left"/>
      <w:pPr>
        <w:ind w:left="720" w:hanging="360"/>
      </w:pPr>
      <w:rPr>
        <w:rFonts w:ascii="Symbol" w:hAnsi="Symbol" w:hint="default"/>
      </w:rPr>
    </w:lvl>
    <w:lvl w:ilvl="1" w:tplc="BEC63F5A">
      <w:start w:val="1"/>
      <w:numFmt w:val="bullet"/>
      <w:lvlText w:val="o"/>
      <w:lvlJc w:val="left"/>
      <w:pPr>
        <w:ind w:left="1440" w:hanging="360"/>
      </w:pPr>
      <w:rPr>
        <w:rFonts w:ascii="Courier New" w:hAnsi="Courier New" w:hint="default"/>
      </w:rPr>
    </w:lvl>
    <w:lvl w:ilvl="2" w:tplc="AE98881C">
      <w:start w:val="1"/>
      <w:numFmt w:val="bullet"/>
      <w:lvlText w:val=""/>
      <w:lvlJc w:val="left"/>
      <w:pPr>
        <w:ind w:left="2160" w:hanging="360"/>
      </w:pPr>
      <w:rPr>
        <w:rFonts w:ascii="Wingdings" w:hAnsi="Wingdings" w:hint="default"/>
      </w:rPr>
    </w:lvl>
    <w:lvl w:ilvl="3" w:tplc="44FAAE6E">
      <w:start w:val="1"/>
      <w:numFmt w:val="bullet"/>
      <w:lvlText w:val=""/>
      <w:lvlJc w:val="left"/>
      <w:pPr>
        <w:ind w:left="2880" w:hanging="360"/>
      </w:pPr>
      <w:rPr>
        <w:rFonts w:ascii="Symbol" w:hAnsi="Symbol" w:hint="default"/>
      </w:rPr>
    </w:lvl>
    <w:lvl w:ilvl="4" w:tplc="2772A394">
      <w:start w:val="1"/>
      <w:numFmt w:val="bullet"/>
      <w:lvlText w:val="o"/>
      <w:lvlJc w:val="left"/>
      <w:pPr>
        <w:ind w:left="3600" w:hanging="360"/>
      </w:pPr>
      <w:rPr>
        <w:rFonts w:ascii="Courier New" w:hAnsi="Courier New" w:hint="default"/>
      </w:rPr>
    </w:lvl>
    <w:lvl w:ilvl="5" w:tplc="F8C43074">
      <w:start w:val="1"/>
      <w:numFmt w:val="bullet"/>
      <w:lvlText w:val=""/>
      <w:lvlJc w:val="left"/>
      <w:pPr>
        <w:ind w:left="4320" w:hanging="360"/>
      </w:pPr>
      <w:rPr>
        <w:rFonts w:ascii="Wingdings" w:hAnsi="Wingdings" w:hint="default"/>
      </w:rPr>
    </w:lvl>
    <w:lvl w:ilvl="6" w:tplc="1F40284C">
      <w:start w:val="1"/>
      <w:numFmt w:val="bullet"/>
      <w:lvlText w:val=""/>
      <w:lvlJc w:val="left"/>
      <w:pPr>
        <w:ind w:left="5040" w:hanging="360"/>
      </w:pPr>
      <w:rPr>
        <w:rFonts w:ascii="Symbol" w:hAnsi="Symbol" w:hint="default"/>
      </w:rPr>
    </w:lvl>
    <w:lvl w:ilvl="7" w:tplc="6FCC7F5E">
      <w:start w:val="1"/>
      <w:numFmt w:val="bullet"/>
      <w:lvlText w:val="o"/>
      <w:lvlJc w:val="left"/>
      <w:pPr>
        <w:ind w:left="5760" w:hanging="360"/>
      </w:pPr>
      <w:rPr>
        <w:rFonts w:ascii="Courier New" w:hAnsi="Courier New" w:hint="default"/>
      </w:rPr>
    </w:lvl>
    <w:lvl w:ilvl="8" w:tplc="AB9638BC">
      <w:start w:val="1"/>
      <w:numFmt w:val="bullet"/>
      <w:lvlText w:val=""/>
      <w:lvlJc w:val="left"/>
      <w:pPr>
        <w:ind w:left="6480" w:hanging="360"/>
      </w:pPr>
      <w:rPr>
        <w:rFonts w:ascii="Wingdings" w:hAnsi="Wingdings" w:hint="default"/>
      </w:rPr>
    </w:lvl>
  </w:abstractNum>
  <w:abstractNum w:abstractNumId="22" w15:restartNumberingAfterBreak="0">
    <w:nsid w:val="5AAE20B7"/>
    <w:multiLevelType w:val="hybridMultilevel"/>
    <w:tmpl w:val="7AF4883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5DF1BB46"/>
    <w:multiLevelType w:val="hybridMultilevel"/>
    <w:tmpl w:val="F138BB36"/>
    <w:lvl w:ilvl="0" w:tplc="8F30B350">
      <w:start w:val="1"/>
      <w:numFmt w:val="bullet"/>
      <w:lvlText w:val="·"/>
      <w:lvlJc w:val="left"/>
      <w:pPr>
        <w:ind w:left="720" w:hanging="360"/>
      </w:pPr>
      <w:rPr>
        <w:rFonts w:ascii="Symbol" w:hAnsi="Symbol" w:hint="default"/>
      </w:rPr>
    </w:lvl>
    <w:lvl w:ilvl="1" w:tplc="8796092E">
      <w:start w:val="1"/>
      <w:numFmt w:val="bullet"/>
      <w:lvlText w:val="o"/>
      <w:lvlJc w:val="left"/>
      <w:pPr>
        <w:ind w:left="1440" w:hanging="360"/>
      </w:pPr>
      <w:rPr>
        <w:rFonts w:ascii="Courier New" w:hAnsi="Courier New" w:hint="default"/>
      </w:rPr>
    </w:lvl>
    <w:lvl w:ilvl="2" w:tplc="ACD2957A">
      <w:start w:val="1"/>
      <w:numFmt w:val="bullet"/>
      <w:lvlText w:val=""/>
      <w:lvlJc w:val="left"/>
      <w:pPr>
        <w:ind w:left="2160" w:hanging="360"/>
      </w:pPr>
      <w:rPr>
        <w:rFonts w:ascii="Wingdings" w:hAnsi="Wingdings" w:hint="default"/>
      </w:rPr>
    </w:lvl>
    <w:lvl w:ilvl="3" w:tplc="17B615AC">
      <w:start w:val="1"/>
      <w:numFmt w:val="bullet"/>
      <w:lvlText w:val=""/>
      <w:lvlJc w:val="left"/>
      <w:pPr>
        <w:ind w:left="2880" w:hanging="360"/>
      </w:pPr>
      <w:rPr>
        <w:rFonts w:ascii="Symbol" w:hAnsi="Symbol" w:hint="default"/>
      </w:rPr>
    </w:lvl>
    <w:lvl w:ilvl="4" w:tplc="B5367644">
      <w:start w:val="1"/>
      <w:numFmt w:val="bullet"/>
      <w:lvlText w:val="o"/>
      <w:lvlJc w:val="left"/>
      <w:pPr>
        <w:ind w:left="3600" w:hanging="360"/>
      </w:pPr>
      <w:rPr>
        <w:rFonts w:ascii="Courier New" w:hAnsi="Courier New" w:hint="default"/>
      </w:rPr>
    </w:lvl>
    <w:lvl w:ilvl="5" w:tplc="87D223E6">
      <w:start w:val="1"/>
      <w:numFmt w:val="bullet"/>
      <w:lvlText w:val=""/>
      <w:lvlJc w:val="left"/>
      <w:pPr>
        <w:ind w:left="4320" w:hanging="360"/>
      </w:pPr>
      <w:rPr>
        <w:rFonts w:ascii="Wingdings" w:hAnsi="Wingdings" w:hint="default"/>
      </w:rPr>
    </w:lvl>
    <w:lvl w:ilvl="6" w:tplc="81BC7FCE">
      <w:start w:val="1"/>
      <w:numFmt w:val="bullet"/>
      <w:lvlText w:val=""/>
      <w:lvlJc w:val="left"/>
      <w:pPr>
        <w:ind w:left="5040" w:hanging="360"/>
      </w:pPr>
      <w:rPr>
        <w:rFonts w:ascii="Symbol" w:hAnsi="Symbol" w:hint="default"/>
      </w:rPr>
    </w:lvl>
    <w:lvl w:ilvl="7" w:tplc="5F048C58">
      <w:start w:val="1"/>
      <w:numFmt w:val="bullet"/>
      <w:lvlText w:val="o"/>
      <w:lvlJc w:val="left"/>
      <w:pPr>
        <w:ind w:left="5760" w:hanging="360"/>
      </w:pPr>
      <w:rPr>
        <w:rFonts w:ascii="Courier New" w:hAnsi="Courier New" w:hint="default"/>
      </w:rPr>
    </w:lvl>
    <w:lvl w:ilvl="8" w:tplc="99143168">
      <w:start w:val="1"/>
      <w:numFmt w:val="bullet"/>
      <w:lvlText w:val=""/>
      <w:lvlJc w:val="left"/>
      <w:pPr>
        <w:ind w:left="6480" w:hanging="360"/>
      </w:pPr>
      <w:rPr>
        <w:rFonts w:ascii="Wingdings" w:hAnsi="Wingdings" w:hint="default"/>
      </w:rPr>
    </w:lvl>
  </w:abstractNum>
  <w:abstractNum w:abstractNumId="24" w15:restartNumberingAfterBreak="0">
    <w:nsid w:val="771CB602"/>
    <w:multiLevelType w:val="hybridMultilevel"/>
    <w:tmpl w:val="338A979C"/>
    <w:lvl w:ilvl="0" w:tplc="CB0C1404">
      <w:start w:val="1"/>
      <w:numFmt w:val="bullet"/>
      <w:lvlText w:val="·"/>
      <w:lvlJc w:val="left"/>
      <w:pPr>
        <w:ind w:left="720" w:hanging="360"/>
      </w:pPr>
      <w:rPr>
        <w:rFonts w:ascii="Symbol" w:hAnsi="Symbol" w:hint="default"/>
      </w:rPr>
    </w:lvl>
    <w:lvl w:ilvl="1" w:tplc="64A8094A">
      <w:start w:val="1"/>
      <w:numFmt w:val="bullet"/>
      <w:lvlText w:val="o"/>
      <w:lvlJc w:val="left"/>
      <w:pPr>
        <w:ind w:left="1440" w:hanging="360"/>
      </w:pPr>
      <w:rPr>
        <w:rFonts w:ascii="Courier New" w:hAnsi="Courier New" w:hint="default"/>
      </w:rPr>
    </w:lvl>
    <w:lvl w:ilvl="2" w:tplc="A1E2F5F4">
      <w:start w:val="1"/>
      <w:numFmt w:val="bullet"/>
      <w:lvlText w:val=""/>
      <w:lvlJc w:val="left"/>
      <w:pPr>
        <w:ind w:left="2160" w:hanging="360"/>
      </w:pPr>
      <w:rPr>
        <w:rFonts w:ascii="Wingdings" w:hAnsi="Wingdings" w:hint="default"/>
      </w:rPr>
    </w:lvl>
    <w:lvl w:ilvl="3" w:tplc="49D8498E">
      <w:start w:val="1"/>
      <w:numFmt w:val="bullet"/>
      <w:lvlText w:val=""/>
      <w:lvlJc w:val="left"/>
      <w:pPr>
        <w:ind w:left="2880" w:hanging="360"/>
      </w:pPr>
      <w:rPr>
        <w:rFonts w:ascii="Symbol" w:hAnsi="Symbol" w:hint="default"/>
      </w:rPr>
    </w:lvl>
    <w:lvl w:ilvl="4" w:tplc="51FCA164">
      <w:start w:val="1"/>
      <w:numFmt w:val="bullet"/>
      <w:lvlText w:val="o"/>
      <w:lvlJc w:val="left"/>
      <w:pPr>
        <w:ind w:left="3600" w:hanging="360"/>
      </w:pPr>
      <w:rPr>
        <w:rFonts w:ascii="Courier New" w:hAnsi="Courier New" w:hint="default"/>
      </w:rPr>
    </w:lvl>
    <w:lvl w:ilvl="5" w:tplc="010C9A60">
      <w:start w:val="1"/>
      <w:numFmt w:val="bullet"/>
      <w:lvlText w:val=""/>
      <w:lvlJc w:val="left"/>
      <w:pPr>
        <w:ind w:left="4320" w:hanging="360"/>
      </w:pPr>
      <w:rPr>
        <w:rFonts w:ascii="Wingdings" w:hAnsi="Wingdings" w:hint="default"/>
      </w:rPr>
    </w:lvl>
    <w:lvl w:ilvl="6" w:tplc="E6388E72">
      <w:start w:val="1"/>
      <w:numFmt w:val="bullet"/>
      <w:lvlText w:val=""/>
      <w:lvlJc w:val="left"/>
      <w:pPr>
        <w:ind w:left="5040" w:hanging="360"/>
      </w:pPr>
      <w:rPr>
        <w:rFonts w:ascii="Symbol" w:hAnsi="Symbol" w:hint="default"/>
      </w:rPr>
    </w:lvl>
    <w:lvl w:ilvl="7" w:tplc="0EB0B5CE">
      <w:start w:val="1"/>
      <w:numFmt w:val="bullet"/>
      <w:lvlText w:val="o"/>
      <w:lvlJc w:val="left"/>
      <w:pPr>
        <w:ind w:left="5760" w:hanging="360"/>
      </w:pPr>
      <w:rPr>
        <w:rFonts w:ascii="Courier New" w:hAnsi="Courier New" w:hint="default"/>
      </w:rPr>
    </w:lvl>
    <w:lvl w:ilvl="8" w:tplc="57722636">
      <w:start w:val="1"/>
      <w:numFmt w:val="bullet"/>
      <w:lvlText w:val=""/>
      <w:lvlJc w:val="left"/>
      <w:pPr>
        <w:ind w:left="6480" w:hanging="360"/>
      </w:pPr>
      <w:rPr>
        <w:rFonts w:ascii="Wingdings" w:hAnsi="Wingdings" w:hint="default"/>
      </w:rPr>
    </w:lvl>
  </w:abstractNum>
  <w:abstractNum w:abstractNumId="25" w15:restartNumberingAfterBreak="0">
    <w:nsid w:val="7C42378B"/>
    <w:multiLevelType w:val="hybridMultilevel"/>
    <w:tmpl w:val="3934F2D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7D729070"/>
    <w:multiLevelType w:val="hybridMultilevel"/>
    <w:tmpl w:val="FFFFFFFF"/>
    <w:lvl w:ilvl="0" w:tplc="9BD016C8">
      <w:start w:val="1"/>
      <w:numFmt w:val="bullet"/>
      <w:lvlText w:val=""/>
      <w:lvlJc w:val="left"/>
      <w:pPr>
        <w:ind w:left="720" w:hanging="360"/>
      </w:pPr>
      <w:rPr>
        <w:rFonts w:ascii="Symbol" w:hAnsi="Symbol" w:hint="default"/>
      </w:rPr>
    </w:lvl>
    <w:lvl w:ilvl="1" w:tplc="587C1AF0">
      <w:start w:val="1"/>
      <w:numFmt w:val="bullet"/>
      <w:lvlText w:val="o"/>
      <w:lvlJc w:val="left"/>
      <w:pPr>
        <w:ind w:left="1440" w:hanging="360"/>
      </w:pPr>
      <w:rPr>
        <w:rFonts w:ascii="Courier New" w:hAnsi="Courier New" w:hint="default"/>
      </w:rPr>
    </w:lvl>
    <w:lvl w:ilvl="2" w:tplc="E1CE6068">
      <w:start w:val="1"/>
      <w:numFmt w:val="bullet"/>
      <w:lvlText w:val=""/>
      <w:lvlJc w:val="left"/>
      <w:pPr>
        <w:ind w:left="2160" w:hanging="360"/>
      </w:pPr>
      <w:rPr>
        <w:rFonts w:ascii="Wingdings" w:hAnsi="Wingdings" w:hint="default"/>
      </w:rPr>
    </w:lvl>
    <w:lvl w:ilvl="3" w:tplc="DE6A4300">
      <w:start w:val="1"/>
      <w:numFmt w:val="bullet"/>
      <w:lvlText w:val=""/>
      <w:lvlJc w:val="left"/>
      <w:pPr>
        <w:ind w:left="2880" w:hanging="360"/>
      </w:pPr>
      <w:rPr>
        <w:rFonts w:ascii="Symbol" w:hAnsi="Symbol" w:hint="default"/>
      </w:rPr>
    </w:lvl>
    <w:lvl w:ilvl="4" w:tplc="D1E8321A">
      <w:start w:val="1"/>
      <w:numFmt w:val="bullet"/>
      <w:lvlText w:val="o"/>
      <w:lvlJc w:val="left"/>
      <w:pPr>
        <w:ind w:left="3600" w:hanging="360"/>
      </w:pPr>
      <w:rPr>
        <w:rFonts w:ascii="Courier New" w:hAnsi="Courier New" w:hint="default"/>
      </w:rPr>
    </w:lvl>
    <w:lvl w:ilvl="5" w:tplc="72E67B42">
      <w:start w:val="1"/>
      <w:numFmt w:val="bullet"/>
      <w:lvlText w:val=""/>
      <w:lvlJc w:val="left"/>
      <w:pPr>
        <w:ind w:left="4320" w:hanging="360"/>
      </w:pPr>
      <w:rPr>
        <w:rFonts w:ascii="Wingdings" w:hAnsi="Wingdings" w:hint="default"/>
      </w:rPr>
    </w:lvl>
    <w:lvl w:ilvl="6" w:tplc="26A03190">
      <w:start w:val="1"/>
      <w:numFmt w:val="bullet"/>
      <w:lvlText w:val=""/>
      <w:lvlJc w:val="left"/>
      <w:pPr>
        <w:ind w:left="5040" w:hanging="360"/>
      </w:pPr>
      <w:rPr>
        <w:rFonts w:ascii="Symbol" w:hAnsi="Symbol" w:hint="default"/>
      </w:rPr>
    </w:lvl>
    <w:lvl w:ilvl="7" w:tplc="B5562ADA">
      <w:start w:val="1"/>
      <w:numFmt w:val="bullet"/>
      <w:lvlText w:val="o"/>
      <w:lvlJc w:val="left"/>
      <w:pPr>
        <w:ind w:left="5760" w:hanging="360"/>
      </w:pPr>
      <w:rPr>
        <w:rFonts w:ascii="Courier New" w:hAnsi="Courier New" w:hint="default"/>
      </w:rPr>
    </w:lvl>
    <w:lvl w:ilvl="8" w:tplc="6F38325A">
      <w:start w:val="1"/>
      <w:numFmt w:val="bullet"/>
      <w:lvlText w:val=""/>
      <w:lvlJc w:val="left"/>
      <w:pPr>
        <w:ind w:left="6480" w:hanging="360"/>
      </w:pPr>
      <w:rPr>
        <w:rFonts w:ascii="Wingdings" w:hAnsi="Wingdings" w:hint="default"/>
      </w:rPr>
    </w:lvl>
  </w:abstractNum>
  <w:abstractNum w:abstractNumId="27" w15:restartNumberingAfterBreak="0">
    <w:nsid w:val="7F8B61E0"/>
    <w:multiLevelType w:val="hybridMultilevel"/>
    <w:tmpl w:val="D7DA7DA4"/>
    <w:lvl w:ilvl="0" w:tplc="7A7A03CA">
      <w:start w:val="1"/>
      <w:numFmt w:val="bullet"/>
      <w:lvlText w:val="·"/>
      <w:lvlJc w:val="left"/>
      <w:pPr>
        <w:ind w:left="720" w:hanging="360"/>
      </w:pPr>
      <w:rPr>
        <w:rFonts w:ascii="Symbol" w:hAnsi="Symbol" w:hint="default"/>
      </w:rPr>
    </w:lvl>
    <w:lvl w:ilvl="1" w:tplc="AA4A5E3C">
      <w:start w:val="1"/>
      <w:numFmt w:val="bullet"/>
      <w:lvlText w:val="o"/>
      <w:lvlJc w:val="left"/>
      <w:pPr>
        <w:ind w:left="1440" w:hanging="360"/>
      </w:pPr>
      <w:rPr>
        <w:rFonts w:ascii="Courier New" w:hAnsi="Courier New" w:hint="default"/>
      </w:rPr>
    </w:lvl>
    <w:lvl w:ilvl="2" w:tplc="B7AA8898">
      <w:start w:val="1"/>
      <w:numFmt w:val="bullet"/>
      <w:lvlText w:val=""/>
      <w:lvlJc w:val="left"/>
      <w:pPr>
        <w:ind w:left="2160" w:hanging="360"/>
      </w:pPr>
      <w:rPr>
        <w:rFonts w:ascii="Wingdings" w:hAnsi="Wingdings" w:hint="default"/>
      </w:rPr>
    </w:lvl>
    <w:lvl w:ilvl="3" w:tplc="B0C2A5D0">
      <w:start w:val="1"/>
      <w:numFmt w:val="bullet"/>
      <w:lvlText w:val=""/>
      <w:lvlJc w:val="left"/>
      <w:pPr>
        <w:ind w:left="2880" w:hanging="360"/>
      </w:pPr>
      <w:rPr>
        <w:rFonts w:ascii="Symbol" w:hAnsi="Symbol" w:hint="default"/>
      </w:rPr>
    </w:lvl>
    <w:lvl w:ilvl="4" w:tplc="CB147D7E">
      <w:start w:val="1"/>
      <w:numFmt w:val="bullet"/>
      <w:lvlText w:val="o"/>
      <w:lvlJc w:val="left"/>
      <w:pPr>
        <w:ind w:left="3600" w:hanging="360"/>
      </w:pPr>
      <w:rPr>
        <w:rFonts w:ascii="Courier New" w:hAnsi="Courier New" w:hint="default"/>
      </w:rPr>
    </w:lvl>
    <w:lvl w:ilvl="5" w:tplc="D81E9E92">
      <w:start w:val="1"/>
      <w:numFmt w:val="bullet"/>
      <w:lvlText w:val=""/>
      <w:lvlJc w:val="left"/>
      <w:pPr>
        <w:ind w:left="4320" w:hanging="360"/>
      </w:pPr>
      <w:rPr>
        <w:rFonts w:ascii="Wingdings" w:hAnsi="Wingdings" w:hint="default"/>
      </w:rPr>
    </w:lvl>
    <w:lvl w:ilvl="6" w:tplc="C956864C">
      <w:start w:val="1"/>
      <w:numFmt w:val="bullet"/>
      <w:lvlText w:val=""/>
      <w:lvlJc w:val="left"/>
      <w:pPr>
        <w:ind w:left="5040" w:hanging="360"/>
      </w:pPr>
      <w:rPr>
        <w:rFonts w:ascii="Symbol" w:hAnsi="Symbol" w:hint="default"/>
      </w:rPr>
    </w:lvl>
    <w:lvl w:ilvl="7" w:tplc="B27E3456">
      <w:start w:val="1"/>
      <w:numFmt w:val="bullet"/>
      <w:lvlText w:val="o"/>
      <w:lvlJc w:val="left"/>
      <w:pPr>
        <w:ind w:left="5760" w:hanging="360"/>
      </w:pPr>
      <w:rPr>
        <w:rFonts w:ascii="Courier New" w:hAnsi="Courier New" w:hint="default"/>
      </w:rPr>
    </w:lvl>
    <w:lvl w:ilvl="8" w:tplc="2DFA5944">
      <w:start w:val="1"/>
      <w:numFmt w:val="bullet"/>
      <w:lvlText w:val=""/>
      <w:lvlJc w:val="left"/>
      <w:pPr>
        <w:ind w:left="6480" w:hanging="360"/>
      </w:pPr>
      <w:rPr>
        <w:rFonts w:ascii="Wingdings" w:hAnsi="Wingdings" w:hint="default"/>
      </w:rPr>
    </w:lvl>
  </w:abstractNum>
  <w:num w:numId="1" w16cid:durableId="333915949">
    <w:abstractNumId w:val="17"/>
  </w:num>
  <w:num w:numId="2" w16cid:durableId="673076067">
    <w:abstractNumId w:val="0"/>
  </w:num>
  <w:num w:numId="3" w16cid:durableId="1086194036">
    <w:abstractNumId w:val="3"/>
  </w:num>
  <w:num w:numId="4" w16cid:durableId="15695531">
    <w:abstractNumId w:val="10"/>
  </w:num>
  <w:num w:numId="5" w16cid:durableId="1748723337">
    <w:abstractNumId w:val="22"/>
  </w:num>
  <w:num w:numId="6" w16cid:durableId="728961879">
    <w:abstractNumId w:val="8"/>
  </w:num>
  <w:num w:numId="7" w16cid:durableId="308440656">
    <w:abstractNumId w:val="13"/>
  </w:num>
  <w:num w:numId="8" w16cid:durableId="853421458">
    <w:abstractNumId w:val="25"/>
  </w:num>
  <w:num w:numId="9" w16cid:durableId="181015789">
    <w:abstractNumId w:val="26"/>
  </w:num>
  <w:num w:numId="10" w16cid:durableId="2125883302">
    <w:abstractNumId w:val="12"/>
  </w:num>
  <w:num w:numId="11" w16cid:durableId="1348826503">
    <w:abstractNumId w:val="1"/>
  </w:num>
  <w:num w:numId="12" w16cid:durableId="674960903">
    <w:abstractNumId w:val="21"/>
  </w:num>
  <w:num w:numId="13" w16cid:durableId="1489901921">
    <w:abstractNumId w:val="18"/>
  </w:num>
  <w:num w:numId="14" w16cid:durableId="1171220187">
    <w:abstractNumId w:val="27"/>
  </w:num>
  <w:num w:numId="15" w16cid:durableId="1547832054">
    <w:abstractNumId w:val="24"/>
  </w:num>
  <w:num w:numId="16" w16cid:durableId="169681122">
    <w:abstractNumId w:val="6"/>
  </w:num>
  <w:num w:numId="17" w16cid:durableId="1926378500">
    <w:abstractNumId w:val="14"/>
  </w:num>
  <w:num w:numId="18" w16cid:durableId="1449815349">
    <w:abstractNumId w:val="19"/>
  </w:num>
  <w:num w:numId="19" w16cid:durableId="1606114337">
    <w:abstractNumId w:val="23"/>
  </w:num>
  <w:num w:numId="20" w16cid:durableId="1010176978">
    <w:abstractNumId w:val="20"/>
  </w:num>
  <w:num w:numId="21" w16cid:durableId="2092576887">
    <w:abstractNumId w:val="11"/>
  </w:num>
  <w:num w:numId="22" w16cid:durableId="1215432348">
    <w:abstractNumId w:val="7"/>
  </w:num>
  <w:num w:numId="23" w16cid:durableId="1364865102">
    <w:abstractNumId w:val="2"/>
  </w:num>
  <w:num w:numId="24" w16cid:durableId="1689528345">
    <w:abstractNumId w:val="15"/>
  </w:num>
  <w:num w:numId="25" w16cid:durableId="1477650250">
    <w:abstractNumId w:val="3"/>
  </w:num>
  <w:num w:numId="26" w16cid:durableId="815025517">
    <w:abstractNumId w:val="16"/>
  </w:num>
  <w:num w:numId="27" w16cid:durableId="1667245176">
    <w:abstractNumId w:val="4"/>
  </w:num>
  <w:num w:numId="28" w16cid:durableId="294524842">
    <w:abstractNumId w:val="5"/>
  </w:num>
  <w:num w:numId="29" w16cid:durableId="1817526288">
    <w:abstractNumId w:val="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3B"/>
    <w:rsid w:val="00001DE5"/>
    <w:rsid w:val="00001FB3"/>
    <w:rsid w:val="00002303"/>
    <w:rsid w:val="00003236"/>
    <w:rsid w:val="00003C5C"/>
    <w:rsid w:val="00007301"/>
    <w:rsid w:val="000119BE"/>
    <w:rsid w:val="00011A28"/>
    <w:rsid w:val="00011ED6"/>
    <w:rsid w:val="00014B81"/>
    <w:rsid w:val="00015C06"/>
    <w:rsid w:val="00016ABA"/>
    <w:rsid w:val="00016FC2"/>
    <w:rsid w:val="00020831"/>
    <w:rsid w:val="00020DAB"/>
    <w:rsid w:val="00021C42"/>
    <w:rsid w:val="000220E5"/>
    <w:rsid w:val="00022432"/>
    <w:rsid w:val="00022B5B"/>
    <w:rsid w:val="00023160"/>
    <w:rsid w:val="000235CB"/>
    <w:rsid w:val="000257D8"/>
    <w:rsid w:val="0002696A"/>
    <w:rsid w:val="00026E5B"/>
    <w:rsid w:val="00026F6F"/>
    <w:rsid w:val="00027801"/>
    <w:rsid w:val="00030C69"/>
    <w:rsid w:val="00031FFE"/>
    <w:rsid w:val="0003349A"/>
    <w:rsid w:val="000346BB"/>
    <w:rsid w:val="00036C1D"/>
    <w:rsid w:val="0003737A"/>
    <w:rsid w:val="0003789C"/>
    <w:rsid w:val="000378FC"/>
    <w:rsid w:val="0004100A"/>
    <w:rsid w:val="000418A4"/>
    <w:rsid w:val="00041AE0"/>
    <w:rsid w:val="00045A13"/>
    <w:rsid w:val="00045C0A"/>
    <w:rsid w:val="00046DA7"/>
    <w:rsid w:val="0004784C"/>
    <w:rsid w:val="0005056E"/>
    <w:rsid w:val="00051CF6"/>
    <w:rsid w:val="00053979"/>
    <w:rsid w:val="00054A0B"/>
    <w:rsid w:val="00055A66"/>
    <w:rsid w:val="00055F18"/>
    <w:rsid w:val="00060835"/>
    <w:rsid w:val="0006365B"/>
    <w:rsid w:val="00064280"/>
    <w:rsid w:val="00071C02"/>
    <w:rsid w:val="00071C56"/>
    <w:rsid w:val="0007343F"/>
    <w:rsid w:val="000738B7"/>
    <w:rsid w:val="000741F7"/>
    <w:rsid w:val="00074DC8"/>
    <w:rsid w:val="000767EE"/>
    <w:rsid w:val="00076CFF"/>
    <w:rsid w:val="00077662"/>
    <w:rsid w:val="0007785D"/>
    <w:rsid w:val="000805A5"/>
    <w:rsid w:val="0008069C"/>
    <w:rsid w:val="00080E54"/>
    <w:rsid w:val="00081077"/>
    <w:rsid w:val="00083031"/>
    <w:rsid w:val="000838FC"/>
    <w:rsid w:val="000846C0"/>
    <w:rsid w:val="000853A8"/>
    <w:rsid w:val="000858FD"/>
    <w:rsid w:val="00085E9A"/>
    <w:rsid w:val="00086A3C"/>
    <w:rsid w:val="000903B1"/>
    <w:rsid w:val="00092629"/>
    <w:rsid w:val="00094502"/>
    <w:rsid w:val="00094EB7"/>
    <w:rsid w:val="00095EC1"/>
    <w:rsid w:val="00096690"/>
    <w:rsid w:val="00097090"/>
    <w:rsid w:val="000978BE"/>
    <w:rsid w:val="000A0A3B"/>
    <w:rsid w:val="000A0EBC"/>
    <w:rsid w:val="000A36C7"/>
    <w:rsid w:val="000A56AC"/>
    <w:rsid w:val="000A6EB9"/>
    <w:rsid w:val="000B0533"/>
    <w:rsid w:val="000B36F8"/>
    <w:rsid w:val="000B3EEF"/>
    <w:rsid w:val="000B55B6"/>
    <w:rsid w:val="000B6611"/>
    <w:rsid w:val="000C199A"/>
    <w:rsid w:val="000C6D9D"/>
    <w:rsid w:val="000C7186"/>
    <w:rsid w:val="000D1206"/>
    <w:rsid w:val="000D1A86"/>
    <w:rsid w:val="000D617C"/>
    <w:rsid w:val="000D7788"/>
    <w:rsid w:val="000E0064"/>
    <w:rsid w:val="000E053E"/>
    <w:rsid w:val="000E0A88"/>
    <w:rsid w:val="000E10BA"/>
    <w:rsid w:val="000E1E96"/>
    <w:rsid w:val="000E2011"/>
    <w:rsid w:val="000E5541"/>
    <w:rsid w:val="000E556D"/>
    <w:rsid w:val="000E70D9"/>
    <w:rsid w:val="000E7752"/>
    <w:rsid w:val="000F4D59"/>
    <w:rsid w:val="000F5258"/>
    <w:rsid w:val="000F6828"/>
    <w:rsid w:val="000F6B33"/>
    <w:rsid w:val="000F7A41"/>
    <w:rsid w:val="000F7B1C"/>
    <w:rsid w:val="00101027"/>
    <w:rsid w:val="001015E5"/>
    <w:rsid w:val="001027F6"/>
    <w:rsid w:val="0010365F"/>
    <w:rsid w:val="001036C3"/>
    <w:rsid w:val="00105927"/>
    <w:rsid w:val="00105D72"/>
    <w:rsid w:val="00110AB1"/>
    <w:rsid w:val="001122EF"/>
    <w:rsid w:val="00112F54"/>
    <w:rsid w:val="00113D70"/>
    <w:rsid w:val="00113DA9"/>
    <w:rsid w:val="00115848"/>
    <w:rsid w:val="001206F6"/>
    <w:rsid w:val="00120DA0"/>
    <w:rsid w:val="001213D4"/>
    <w:rsid w:val="00122E99"/>
    <w:rsid w:val="001234D5"/>
    <w:rsid w:val="001237CE"/>
    <w:rsid w:val="00123D1E"/>
    <w:rsid w:val="0012518F"/>
    <w:rsid w:val="001252B6"/>
    <w:rsid w:val="00126AD7"/>
    <w:rsid w:val="00126E47"/>
    <w:rsid w:val="00126FD4"/>
    <w:rsid w:val="001323FD"/>
    <w:rsid w:val="0013240A"/>
    <w:rsid w:val="0013395B"/>
    <w:rsid w:val="00133F6C"/>
    <w:rsid w:val="00134243"/>
    <w:rsid w:val="0013558E"/>
    <w:rsid w:val="00135A79"/>
    <w:rsid w:val="00142BDC"/>
    <w:rsid w:val="00144B96"/>
    <w:rsid w:val="00146791"/>
    <w:rsid w:val="00147201"/>
    <w:rsid w:val="00147593"/>
    <w:rsid w:val="00150116"/>
    <w:rsid w:val="00154A41"/>
    <w:rsid w:val="00155706"/>
    <w:rsid w:val="00155B28"/>
    <w:rsid w:val="00156EE5"/>
    <w:rsid w:val="0015796C"/>
    <w:rsid w:val="00157AE6"/>
    <w:rsid w:val="00160DA7"/>
    <w:rsid w:val="0016216A"/>
    <w:rsid w:val="00162CBC"/>
    <w:rsid w:val="00163EF3"/>
    <w:rsid w:val="00164F57"/>
    <w:rsid w:val="001665C4"/>
    <w:rsid w:val="0017003A"/>
    <w:rsid w:val="00171C92"/>
    <w:rsid w:val="00172F7A"/>
    <w:rsid w:val="00173173"/>
    <w:rsid w:val="001751A4"/>
    <w:rsid w:val="00175615"/>
    <w:rsid w:val="001762A2"/>
    <w:rsid w:val="00177A7A"/>
    <w:rsid w:val="00177B8B"/>
    <w:rsid w:val="00180636"/>
    <w:rsid w:val="00180B0F"/>
    <w:rsid w:val="00180E5C"/>
    <w:rsid w:val="00181457"/>
    <w:rsid w:val="00182DFF"/>
    <w:rsid w:val="00183B37"/>
    <w:rsid w:val="00183CE0"/>
    <w:rsid w:val="00183F7F"/>
    <w:rsid w:val="00186573"/>
    <w:rsid w:val="00192EA2"/>
    <w:rsid w:val="001939B1"/>
    <w:rsid w:val="00193E86"/>
    <w:rsid w:val="00196395"/>
    <w:rsid w:val="001967C2"/>
    <w:rsid w:val="001A1431"/>
    <w:rsid w:val="001A1B3C"/>
    <w:rsid w:val="001A30B3"/>
    <w:rsid w:val="001A34F1"/>
    <w:rsid w:val="001A3D12"/>
    <w:rsid w:val="001A7795"/>
    <w:rsid w:val="001B292F"/>
    <w:rsid w:val="001B2A99"/>
    <w:rsid w:val="001B33EB"/>
    <w:rsid w:val="001B3412"/>
    <w:rsid w:val="001B3805"/>
    <w:rsid w:val="001B47A5"/>
    <w:rsid w:val="001B4A5B"/>
    <w:rsid w:val="001B4DE3"/>
    <w:rsid w:val="001B5525"/>
    <w:rsid w:val="001B579A"/>
    <w:rsid w:val="001B61AA"/>
    <w:rsid w:val="001C03C6"/>
    <w:rsid w:val="001C1F26"/>
    <w:rsid w:val="001C2AD6"/>
    <w:rsid w:val="001C4008"/>
    <w:rsid w:val="001C5EA0"/>
    <w:rsid w:val="001D38CC"/>
    <w:rsid w:val="001D472A"/>
    <w:rsid w:val="001D75D8"/>
    <w:rsid w:val="001E1557"/>
    <w:rsid w:val="001E1738"/>
    <w:rsid w:val="001E1EF1"/>
    <w:rsid w:val="001E33BA"/>
    <w:rsid w:val="001E33FF"/>
    <w:rsid w:val="001E354B"/>
    <w:rsid w:val="001E37EA"/>
    <w:rsid w:val="001E3A52"/>
    <w:rsid w:val="001E4EBE"/>
    <w:rsid w:val="001E5F9D"/>
    <w:rsid w:val="001F0059"/>
    <w:rsid w:val="001F112F"/>
    <w:rsid w:val="001F1B1B"/>
    <w:rsid w:val="001F1E9F"/>
    <w:rsid w:val="001F4804"/>
    <w:rsid w:val="001F5267"/>
    <w:rsid w:val="001F5503"/>
    <w:rsid w:val="001F5658"/>
    <w:rsid w:val="001F5668"/>
    <w:rsid w:val="001F5745"/>
    <w:rsid w:val="001F6207"/>
    <w:rsid w:val="001F64FA"/>
    <w:rsid w:val="001F74C0"/>
    <w:rsid w:val="001F7743"/>
    <w:rsid w:val="001F7D74"/>
    <w:rsid w:val="0020049B"/>
    <w:rsid w:val="00200AF3"/>
    <w:rsid w:val="00202BA5"/>
    <w:rsid w:val="0020355F"/>
    <w:rsid w:val="00204446"/>
    <w:rsid w:val="002077D2"/>
    <w:rsid w:val="00207CC9"/>
    <w:rsid w:val="00210245"/>
    <w:rsid w:val="00211121"/>
    <w:rsid w:val="00212247"/>
    <w:rsid w:val="00213C6C"/>
    <w:rsid w:val="00213E06"/>
    <w:rsid w:val="00214A35"/>
    <w:rsid w:val="002153FD"/>
    <w:rsid w:val="00215B49"/>
    <w:rsid w:val="00215DB5"/>
    <w:rsid w:val="00220B4B"/>
    <w:rsid w:val="00220CC3"/>
    <w:rsid w:val="002213EC"/>
    <w:rsid w:val="00221563"/>
    <w:rsid w:val="0022210C"/>
    <w:rsid w:val="00223199"/>
    <w:rsid w:val="00223A35"/>
    <w:rsid w:val="00225BB7"/>
    <w:rsid w:val="00230897"/>
    <w:rsid w:val="00230ADB"/>
    <w:rsid w:val="0023262A"/>
    <w:rsid w:val="00233410"/>
    <w:rsid w:val="00233746"/>
    <w:rsid w:val="00234AF4"/>
    <w:rsid w:val="00235CC2"/>
    <w:rsid w:val="002376CF"/>
    <w:rsid w:val="002400C1"/>
    <w:rsid w:val="0024056C"/>
    <w:rsid w:val="00240847"/>
    <w:rsid w:val="002411A1"/>
    <w:rsid w:val="00241FB6"/>
    <w:rsid w:val="00246268"/>
    <w:rsid w:val="002473CB"/>
    <w:rsid w:val="00247CCE"/>
    <w:rsid w:val="0025011E"/>
    <w:rsid w:val="00251580"/>
    <w:rsid w:val="00251AE7"/>
    <w:rsid w:val="00252A2D"/>
    <w:rsid w:val="002539FE"/>
    <w:rsid w:val="00254BE7"/>
    <w:rsid w:val="002550DC"/>
    <w:rsid w:val="00255A16"/>
    <w:rsid w:val="0025699D"/>
    <w:rsid w:val="002624E9"/>
    <w:rsid w:val="00263E1E"/>
    <w:rsid w:val="00265A9E"/>
    <w:rsid w:val="00265E9C"/>
    <w:rsid w:val="002664B9"/>
    <w:rsid w:val="002669DE"/>
    <w:rsid w:val="00267C59"/>
    <w:rsid w:val="00271D3E"/>
    <w:rsid w:val="002729BF"/>
    <w:rsid w:val="00274DE3"/>
    <w:rsid w:val="00275325"/>
    <w:rsid w:val="00276ACC"/>
    <w:rsid w:val="00276C31"/>
    <w:rsid w:val="00281086"/>
    <w:rsid w:val="0028353C"/>
    <w:rsid w:val="00283D41"/>
    <w:rsid w:val="00285340"/>
    <w:rsid w:val="00285793"/>
    <w:rsid w:val="00286CA0"/>
    <w:rsid w:val="00286DFD"/>
    <w:rsid w:val="00287CF4"/>
    <w:rsid w:val="00290645"/>
    <w:rsid w:val="00290D73"/>
    <w:rsid w:val="00291096"/>
    <w:rsid w:val="002912F0"/>
    <w:rsid w:val="00292CBC"/>
    <w:rsid w:val="002931C5"/>
    <w:rsid w:val="0029400E"/>
    <w:rsid w:val="002944B7"/>
    <w:rsid w:val="002944DE"/>
    <w:rsid w:val="0029588B"/>
    <w:rsid w:val="002A0F63"/>
    <w:rsid w:val="002A18C5"/>
    <w:rsid w:val="002A3A42"/>
    <w:rsid w:val="002A3D64"/>
    <w:rsid w:val="002A3F36"/>
    <w:rsid w:val="002A44B9"/>
    <w:rsid w:val="002A56B5"/>
    <w:rsid w:val="002A5B8F"/>
    <w:rsid w:val="002A66F9"/>
    <w:rsid w:val="002A672D"/>
    <w:rsid w:val="002A6B56"/>
    <w:rsid w:val="002A6FE4"/>
    <w:rsid w:val="002A7FB9"/>
    <w:rsid w:val="002B0681"/>
    <w:rsid w:val="002B0716"/>
    <w:rsid w:val="002B077F"/>
    <w:rsid w:val="002B17F1"/>
    <w:rsid w:val="002B1BE3"/>
    <w:rsid w:val="002B1C48"/>
    <w:rsid w:val="002B3893"/>
    <w:rsid w:val="002B39F0"/>
    <w:rsid w:val="002B4E67"/>
    <w:rsid w:val="002B70D1"/>
    <w:rsid w:val="002B7225"/>
    <w:rsid w:val="002B7510"/>
    <w:rsid w:val="002C07BA"/>
    <w:rsid w:val="002C0D25"/>
    <w:rsid w:val="002C1245"/>
    <w:rsid w:val="002C166D"/>
    <w:rsid w:val="002C1968"/>
    <w:rsid w:val="002C2907"/>
    <w:rsid w:val="002C30A7"/>
    <w:rsid w:val="002C3F92"/>
    <w:rsid w:val="002C7431"/>
    <w:rsid w:val="002C76D2"/>
    <w:rsid w:val="002C7A26"/>
    <w:rsid w:val="002C7AB9"/>
    <w:rsid w:val="002D02B5"/>
    <w:rsid w:val="002D13AA"/>
    <w:rsid w:val="002D2D3E"/>
    <w:rsid w:val="002D2DA7"/>
    <w:rsid w:val="002D4300"/>
    <w:rsid w:val="002D726C"/>
    <w:rsid w:val="002E0CE5"/>
    <w:rsid w:val="002E0D86"/>
    <w:rsid w:val="002E43CC"/>
    <w:rsid w:val="002E56C5"/>
    <w:rsid w:val="002E5B40"/>
    <w:rsid w:val="002E5BDC"/>
    <w:rsid w:val="002E5FFC"/>
    <w:rsid w:val="002E6B08"/>
    <w:rsid w:val="002E7827"/>
    <w:rsid w:val="002E7A70"/>
    <w:rsid w:val="002F037C"/>
    <w:rsid w:val="002F0561"/>
    <w:rsid w:val="002F107B"/>
    <w:rsid w:val="002F1181"/>
    <w:rsid w:val="002F194C"/>
    <w:rsid w:val="002F2714"/>
    <w:rsid w:val="002F623A"/>
    <w:rsid w:val="0030033F"/>
    <w:rsid w:val="00300A5C"/>
    <w:rsid w:val="00301E69"/>
    <w:rsid w:val="003032F6"/>
    <w:rsid w:val="00306424"/>
    <w:rsid w:val="00306488"/>
    <w:rsid w:val="00307D16"/>
    <w:rsid w:val="00312020"/>
    <w:rsid w:val="003149CB"/>
    <w:rsid w:val="00317AC2"/>
    <w:rsid w:val="00317DB3"/>
    <w:rsid w:val="0032046B"/>
    <w:rsid w:val="0032193F"/>
    <w:rsid w:val="00321C0F"/>
    <w:rsid w:val="00325222"/>
    <w:rsid w:val="00325D57"/>
    <w:rsid w:val="003264D4"/>
    <w:rsid w:val="00327207"/>
    <w:rsid w:val="003314AE"/>
    <w:rsid w:val="003319FE"/>
    <w:rsid w:val="00331E80"/>
    <w:rsid w:val="00332A2D"/>
    <w:rsid w:val="003332C4"/>
    <w:rsid w:val="003335C7"/>
    <w:rsid w:val="003350A4"/>
    <w:rsid w:val="0033711B"/>
    <w:rsid w:val="00340541"/>
    <w:rsid w:val="00340B10"/>
    <w:rsid w:val="0034171B"/>
    <w:rsid w:val="0034177C"/>
    <w:rsid w:val="00343632"/>
    <w:rsid w:val="003438B7"/>
    <w:rsid w:val="00347EBB"/>
    <w:rsid w:val="00350969"/>
    <w:rsid w:val="0035177E"/>
    <w:rsid w:val="00351982"/>
    <w:rsid w:val="00351A06"/>
    <w:rsid w:val="00352073"/>
    <w:rsid w:val="00352610"/>
    <w:rsid w:val="0035359D"/>
    <w:rsid w:val="00353985"/>
    <w:rsid w:val="00355088"/>
    <w:rsid w:val="0035703C"/>
    <w:rsid w:val="0035794C"/>
    <w:rsid w:val="003624DC"/>
    <w:rsid w:val="0036356F"/>
    <w:rsid w:val="00365908"/>
    <w:rsid w:val="0036772E"/>
    <w:rsid w:val="00370D36"/>
    <w:rsid w:val="0037177C"/>
    <w:rsid w:val="00371B56"/>
    <w:rsid w:val="00371BBA"/>
    <w:rsid w:val="00371E18"/>
    <w:rsid w:val="00372EB1"/>
    <w:rsid w:val="00372F14"/>
    <w:rsid w:val="003742EC"/>
    <w:rsid w:val="00375A88"/>
    <w:rsid w:val="00375F53"/>
    <w:rsid w:val="0037697C"/>
    <w:rsid w:val="0037728F"/>
    <w:rsid w:val="00380A8A"/>
    <w:rsid w:val="00383906"/>
    <w:rsid w:val="0038395F"/>
    <w:rsid w:val="00386C29"/>
    <w:rsid w:val="00386CAD"/>
    <w:rsid w:val="00391BB1"/>
    <w:rsid w:val="00393005"/>
    <w:rsid w:val="00393AEA"/>
    <w:rsid w:val="00394155"/>
    <w:rsid w:val="00394EE7"/>
    <w:rsid w:val="00395571"/>
    <w:rsid w:val="003A0E6E"/>
    <w:rsid w:val="003A42D1"/>
    <w:rsid w:val="003A46DF"/>
    <w:rsid w:val="003A4ED9"/>
    <w:rsid w:val="003A5AB7"/>
    <w:rsid w:val="003A5C1C"/>
    <w:rsid w:val="003A6CD9"/>
    <w:rsid w:val="003B137D"/>
    <w:rsid w:val="003B30A5"/>
    <w:rsid w:val="003B4141"/>
    <w:rsid w:val="003B525F"/>
    <w:rsid w:val="003B5401"/>
    <w:rsid w:val="003B5658"/>
    <w:rsid w:val="003B5D07"/>
    <w:rsid w:val="003B76D8"/>
    <w:rsid w:val="003B7CA2"/>
    <w:rsid w:val="003C5821"/>
    <w:rsid w:val="003C7368"/>
    <w:rsid w:val="003C75E6"/>
    <w:rsid w:val="003C7B8D"/>
    <w:rsid w:val="003D0111"/>
    <w:rsid w:val="003D067B"/>
    <w:rsid w:val="003D20BB"/>
    <w:rsid w:val="003D287D"/>
    <w:rsid w:val="003D369E"/>
    <w:rsid w:val="003D3C1D"/>
    <w:rsid w:val="003D4A39"/>
    <w:rsid w:val="003D5946"/>
    <w:rsid w:val="003D6645"/>
    <w:rsid w:val="003D7352"/>
    <w:rsid w:val="003D7BAE"/>
    <w:rsid w:val="003E1342"/>
    <w:rsid w:val="003E1F9E"/>
    <w:rsid w:val="003E3930"/>
    <w:rsid w:val="003E5315"/>
    <w:rsid w:val="003E58B5"/>
    <w:rsid w:val="003E7642"/>
    <w:rsid w:val="003F1A9A"/>
    <w:rsid w:val="003F3246"/>
    <w:rsid w:val="003F34CE"/>
    <w:rsid w:val="003F43A1"/>
    <w:rsid w:val="003F4DBF"/>
    <w:rsid w:val="0040334D"/>
    <w:rsid w:val="004046C6"/>
    <w:rsid w:val="00404B87"/>
    <w:rsid w:val="00405136"/>
    <w:rsid w:val="00405719"/>
    <w:rsid w:val="0040598D"/>
    <w:rsid w:val="0040798A"/>
    <w:rsid w:val="00407ACE"/>
    <w:rsid w:val="00411551"/>
    <w:rsid w:val="00412517"/>
    <w:rsid w:val="00412C9B"/>
    <w:rsid w:val="00414ACF"/>
    <w:rsid w:val="00416361"/>
    <w:rsid w:val="0042170C"/>
    <w:rsid w:val="00423ACE"/>
    <w:rsid w:val="00426437"/>
    <w:rsid w:val="004277E5"/>
    <w:rsid w:val="00430035"/>
    <w:rsid w:val="004305A2"/>
    <w:rsid w:val="004316F4"/>
    <w:rsid w:val="0043248F"/>
    <w:rsid w:val="00433064"/>
    <w:rsid w:val="00434C7B"/>
    <w:rsid w:val="00435CAE"/>
    <w:rsid w:val="00436B90"/>
    <w:rsid w:val="00437493"/>
    <w:rsid w:val="00440255"/>
    <w:rsid w:val="00442E77"/>
    <w:rsid w:val="00442FB1"/>
    <w:rsid w:val="004433F3"/>
    <w:rsid w:val="00446BC2"/>
    <w:rsid w:val="004473B5"/>
    <w:rsid w:val="00447813"/>
    <w:rsid w:val="00447B23"/>
    <w:rsid w:val="00447E0E"/>
    <w:rsid w:val="00450FC6"/>
    <w:rsid w:val="00451D58"/>
    <w:rsid w:val="00452DAF"/>
    <w:rsid w:val="00455884"/>
    <w:rsid w:val="004563A9"/>
    <w:rsid w:val="00456A40"/>
    <w:rsid w:val="00456CA0"/>
    <w:rsid w:val="00457E4C"/>
    <w:rsid w:val="00460F0D"/>
    <w:rsid w:val="004615A2"/>
    <w:rsid w:val="00461C90"/>
    <w:rsid w:val="00462830"/>
    <w:rsid w:val="00462BF2"/>
    <w:rsid w:val="00463B78"/>
    <w:rsid w:val="0046559C"/>
    <w:rsid w:val="004656BB"/>
    <w:rsid w:val="00466574"/>
    <w:rsid w:val="00472C6E"/>
    <w:rsid w:val="004747BC"/>
    <w:rsid w:val="00474E42"/>
    <w:rsid w:val="00475AFF"/>
    <w:rsid w:val="00476A44"/>
    <w:rsid w:val="0047759B"/>
    <w:rsid w:val="00477DF4"/>
    <w:rsid w:val="00483FE0"/>
    <w:rsid w:val="00485887"/>
    <w:rsid w:val="00490B87"/>
    <w:rsid w:val="004912AA"/>
    <w:rsid w:val="00491C3A"/>
    <w:rsid w:val="004920BD"/>
    <w:rsid w:val="00493E2B"/>
    <w:rsid w:val="0049436F"/>
    <w:rsid w:val="0049529E"/>
    <w:rsid w:val="004959B4"/>
    <w:rsid w:val="00495B96"/>
    <w:rsid w:val="004969C4"/>
    <w:rsid w:val="00496DD2"/>
    <w:rsid w:val="00497290"/>
    <w:rsid w:val="00497696"/>
    <w:rsid w:val="004A0B1F"/>
    <w:rsid w:val="004A1736"/>
    <w:rsid w:val="004A18F0"/>
    <w:rsid w:val="004A1E82"/>
    <w:rsid w:val="004A203E"/>
    <w:rsid w:val="004A3033"/>
    <w:rsid w:val="004A38C7"/>
    <w:rsid w:val="004A4F68"/>
    <w:rsid w:val="004A5732"/>
    <w:rsid w:val="004A6B2E"/>
    <w:rsid w:val="004B0023"/>
    <w:rsid w:val="004B2055"/>
    <w:rsid w:val="004B2233"/>
    <w:rsid w:val="004B36A8"/>
    <w:rsid w:val="004B4BEC"/>
    <w:rsid w:val="004B58E6"/>
    <w:rsid w:val="004C42ED"/>
    <w:rsid w:val="004C5C5F"/>
    <w:rsid w:val="004C686C"/>
    <w:rsid w:val="004D0296"/>
    <w:rsid w:val="004D07A3"/>
    <w:rsid w:val="004D2FDA"/>
    <w:rsid w:val="004D45F5"/>
    <w:rsid w:val="004D593F"/>
    <w:rsid w:val="004D5EA3"/>
    <w:rsid w:val="004D5FFB"/>
    <w:rsid w:val="004E1550"/>
    <w:rsid w:val="004E1678"/>
    <w:rsid w:val="004E1A01"/>
    <w:rsid w:val="004E1C3F"/>
    <w:rsid w:val="004E29A4"/>
    <w:rsid w:val="004E35B5"/>
    <w:rsid w:val="004E39C0"/>
    <w:rsid w:val="004F3AB7"/>
    <w:rsid w:val="004F4AC3"/>
    <w:rsid w:val="004F56E5"/>
    <w:rsid w:val="004F62A8"/>
    <w:rsid w:val="004F634F"/>
    <w:rsid w:val="004F68C2"/>
    <w:rsid w:val="005011D6"/>
    <w:rsid w:val="00503626"/>
    <w:rsid w:val="005078C5"/>
    <w:rsid w:val="005129D3"/>
    <w:rsid w:val="00515058"/>
    <w:rsid w:val="0051589A"/>
    <w:rsid w:val="00515DC2"/>
    <w:rsid w:val="00516B4C"/>
    <w:rsid w:val="00517600"/>
    <w:rsid w:val="00520AF5"/>
    <w:rsid w:val="00521A66"/>
    <w:rsid w:val="00524159"/>
    <w:rsid w:val="005241AA"/>
    <w:rsid w:val="0052506B"/>
    <w:rsid w:val="00525394"/>
    <w:rsid w:val="00525BFE"/>
    <w:rsid w:val="00525EE9"/>
    <w:rsid w:val="00525FD7"/>
    <w:rsid w:val="0052699D"/>
    <w:rsid w:val="005304B4"/>
    <w:rsid w:val="00533157"/>
    <w:rsid w:val="005353C4"/>
    <w:rsid w:val="00536AEA"/>
    <w:rsid w:val="005373C3"/>
    <w:rsid w:val="00540B0E"/>
    <w:rsid w:val="00541705"/>
    <w:rsid w:val="005421D2"/>
    <w:rsid w:val="005438D4"/>
    <w:rsid w:val="0054450D"/>
    <w:rsid w:val="00544ABB"/>
    <w:rsid w:val="00545010"/>
    <w:rsid w:val="0054531F"/>
    <w:rsid w:val="00547D82"/>
    <w:rsid w:val="00550BE8"/>
    <w:rsid w:val="0055183B"/>
    <w:rsid w:val="005531B0"/>
    <w:rsid w:val="00553F9C"/>
    <w:rsid w:val="005576D0"/>
    <w:rsid w:val="00557BA2"/>
    <w:rsid w:val="00557E5F"/>
    <w:rsid w:val="00560D31"/>
    <w:rsid w:val="00560E14"/>
    <w:rsid w:val="00561476"/>
    <w:rsid w:val="0056154F"/>
    <w:rsid w:val="00562701"/>
    <w:rsid w:val="00567104"/>
    <w:rsid w:val="0057006B"/>
    <w:rsid w:val="0057081A"/>
    <w:rsid w:val="0057212D"/>
    <w:rsid w:val="00573977"/>
    <w:rsid w:val="00573F17"/>
    <w:rsid w:val="00576B4C"/>
    <w:rsid w:val="0057784A"/>
    <w:rsid w:val="00577CE8"/>
    <w:rsid w:val="00580069"/>
    <w:rsid w:val="00580FDC"/>
    <w:rsid w:val="005812E4"/>
    <w:rsid w:val="00584DCB"/>
    <w:rsid w:val="00585D6A"/>
    <w:rsid w:val="00585FA5"/>
    <w:rsid w:val="005865FD"/>
    <w:rsid w:val="00586B40"/>
    <w:rsid w:val="005934A2"/>
    <w:rsid w:val="0059461E"/>
    <w:rsid w:val="00595FDC"/>
    <w:rsid w:val="0059672A"/>
    <w:rsid w:val="0059698E"/>
    <w:rsid w:val="005A1572"/>
    <w:rsid w:val="005A696F"/>
    <w:rsid w:val="005A6D56"/>
    <w:rsid w:val="005B04A2"/>
    <w:rsid w:val="005B23A0"/>
    <w:rsid w:val="005B2E24"/>
    <w:rsid w:val="005B30B4"/>
    <w:rsid w:val="005B39F6"/>
    <w:rsid w:val="005B4383"/>
    <w:rsid w:val="005B4BD4"/>
    <w:rsid w:val="005B5511"/>
    <w:rsid w:val="005B70D4"/>
    <w:rsid w:val="005B743A"/>
    <w:rsid w:val="005C10BE"/>
    <w:rsid w:val="005C18C6"/>
    <w:rsid w:val="005C18CC"/>
    <w:rsid w:val="005C18EC"/>
    <w:rsid w:val="005C2B1F"/>
    <w:rsid w:val="005C2F5C"/>
    <w:rsid w:val="005C316D"/>
    <w:rsid w:val="005C3D5F"/>
    <w:rsid w:val="005C67D4"/>
    <w:rsid w:val="005C76CB"/>
    <w:rsid w:val="005D093C"/>
    <w:rsid w:val="005D1C9C"/>
    <w:rsid w:val="005D4022"/>
    <w:rsid w:val="005D7349"/>
    <w:rsid w:val="005D7AD1"/>
    <w:rsid w:val="005E10E3"/>
    <w:rsid w:val="005E1C21"/>
    <w:rsid w:val="005E5539"/>
    <w:rsid w:val="005E5614"/>
    <w:rsid w:val="005E6C8B"/>
    <w:rsid w:val="005F01A5"/>
    <w:rsid w:val="005F027D"/>
    <w:rsid w:val="005F0EC3"/>
    <w:rsid w:val="005F1CE0"/>
    <w:rsid w:val="005F4052"/>
    <w:rsid w:val="005F6951"/>
    <w:rsid w:val="0060003C"/>
    <w:rsid w:val="006007B5"/>
    <w:rsid w:val="0060092B"/>
    <w:rsid w:val="0060278C"/>
    <w:rsid w:val="0060640C"/>
    <w:rsid w:val="0061059A"/>
    <w:rsid w:val="006111CA"/>
    <w:rsid w:val="00612E79"/>
    <w:rsid w:val="006134A4"/>
    <w:rsid w:val="00613701"/>
    <w:rsid w:val="00614C70"/>
    <w:rsid w:val="00615B9A"/>
    <w:rsid w:val="0061662C"/>
    <w:rsid w:val="00623305"/>
    <w:rsid w:val="00623DCD"/>
    <w:rsid w:val="00624093"/>
    <w:rsid w:val="00625E56"/>
    <w:rsid w:val="00626C50"/>
    <w:rsid w:val="00626E92"/>
    <w:rsid w:val="00627625"/>
    <w:rsid w:val="00630AD7"/>
    <w:rsid w:val="00630CAA"/>
    <w:rsid w:val="006311D0"/>
    <w:rsid w:val="00631646"/>
    <w:rsid w:val="0063240B"/>
    <w:rsid w:val="00632509"/>
    <w:rsid w:val="006333C9"/>
    <w:rsid w:val="006365FB"/>
    <w:rsid w:val="00637263"/>
    <w:rsid w:val="00637EB5"/>
    <w:rsid w:val="00637ED3"/>
    <w:rsid w:val="00646B43"/>
    <w:rsid w:val="00646C09"/>
    <w:rsid w:val="00646E15"/>
    <w:rsid w:val="006521CF"/>
    <w:rsid w:val="006521DA"/>
    <w:rsid w:val="0065389C"/>
    <w:rsid w:val="00653970"/>
    <w:rsid w:val="00653C24"/>
    <w:rsid w:val="0065740A"/>
    <w:rsid w:val="00660052"/>
    <w:rsid w:val="00662F41"/>
    <w:rsid w:val="006646E1"/>
    <w:rsid w:val="006656F2"/>
    <w:rsid w:val="0066598A"/>
    <w:rsid w:val="00665CD0"/>
    <w:rsid w:val="0066676A"/>
    <w:rsid w:val="00666E49"/>
    <w:rsid w:val="00667C9A"/>
    <w:rsid w:val="00667DCD"/>
    <w:rsid w:val="00667E10"/>
    <w:rsid w:val="00671C1D"/>
    <w:rsid w:val="006727C4"/>
    <w:rsid w:val="006745BC"/>
    <w:rsid w:val="00683FA5"/>
    <w:rsid w:val="00684B0F"/>
    <w:rsid w:val="00684E7E"/>
    <w:rsid w:val="00685C77"/>
    <w:rsid w:val="006910C0"/>
    <w:rsid w:val="00691558"/>
    <w:rsid w:val="00693555"/>
    <w:rsid w:val="006936E3"/>
    <w:rsid w:val="00694D8A"/>
    <w:rsid w:val="0069652E"/>
    <w:rsid w:val="0069732F"/>
    <w:rsid w:val="006974AA"/>
    <w:rsid w:val="00697888"/>
    <w:rsid w:val="006A04AC"/>
    <w:rsid w:val="006A1152"/>
    <w:rsid w:val="006A194F"/>
    <w:rsid w:val="006A3A88"/>
    <w:rsid w:val="006A4DF2"/>
    <w:rsid w:val="006A71D4"/>
    <w:rsid w:val="006B0B1D"/>
    <w:rsid w:val="006B2C1C"/>
    <w:rsid w:val="006B2CF7"/>
    <w:rsid w:val="006B4E2C"/>
    <w:rsid w:val="006B553D"/>
    <w:rsid w:val="006B592A"/>
    <w:rsid w:val="006B5E74"/>
    <w:rsid w:val="006C389F"/>
    <w:rsid w:val="006C4017"/>
    <w:rsid w:val="006C4F87"/>
    <w:rsid w:val="006C58EC"/>
    <w:rsid w:val="006C6936"/>
    <w:rsid w:val="006D21B7"/>
    <w:rsid w:val="006D3165"/>
    <w:rsid w:val="006D3B6F"/>
    <w:rsid w:val="006D7BCC"/>
    <w:rsid w:val="006D7DAB"/>
    <w:rsid w:val="006E006E"/>
    <w:rsid w:val="006E07F5"/>
    <w:rsid w:val="006E2A05"/>
    <w:rsid w:val="006E3DB5"/>
    <w:rsid w:val="006E5BBF"/>
    <w:rsid w:val="006E6ABE"/>
    <w:rsid w:val="006E7713"/>
    <w:rsid w:val="006E7D33"/>
    <w:rsid w:val="006F0EA5"/>
    <w:rsid w:val="006F17A8"/>
    <w:rsid w:val="006F1ED8"/>
    <w:rsid w:val="006F2D57"/>
    <w:rsid w:val="006F367E"/>
    <w:rsid w:val="006F490A"/>
    <w:rsid w:val="006F52F5"/>
    <w:rsid w:val="006F5466"/>
    <w:rsid w:val="006F5AA7"/>
    <w:rsid w:val="0070066E"/>
    <w:rsid w:val="00701002"/>
    <w:rsid w:val="0070169A"/>
    <w:rsid w:val="0070597B"/>
    <w:rsid w:val="00707702"/>
    <w:rsid w:val="007078E4"/>
    <w:rsid w:val="00710008"/>
    <w:rsid w:val="00710212"/>
    <w:rsid w:val="00712E1A"/>
    <w:rsid w:val="00713121"/>
    <w:rsid w:val="00716883"/>
    <w:rsid w:val="00716BC1"/>
    <w:rsid w:val="0072009A"/>
    <w:rsid w:val="00720AB3"/>
    <w:rsid w:val="00721E92"/>
    <w:rsid w:val="00724C8E"/>
    <w:rsid w:val="00726049"/>
    <w:rsid w:val="00727D7C"/>
    <w:rsid w:val="0073029F"/>
    <w:rsid w:val="00730418"/>
    <w:rsid w:val="007332C9"/>
    <w:rsid w:val="00734AF1"/>
    <w:rsid w:val="00736B16"/>
    <w:rsid w:val="00736E86"/>
    <w:rsid w:val="00740C81"/>
    <w:rsid w:val="00742C54"/>
    <w:rsid w:val="0074403A"/>
    <w:rsid w:val="007450F2"/>
    <w:rsid w:val="0074593D"/>
    <w:rsid w:val="00745991"/>
    <w:rsid w:val="0075076B"/>
    <w:rsid w:val="00751D08"/>
    <w:rsid w:val="00753916"/>
    <w:rsid w:val="00755F54"/>
    <w:rsid w:val="007565F7"/>
    <w:rsid w:val="00757094"/>
    <w:rsid w:val="007602B1"/>
    <w:rsid w:val="00761645"/>
    <w:rsid w:val="00761CFD"/>
    <w:rsid w:val="007623B8"/>
    <w:rsid w:val="007627B5"/>
    <w:rsid w:val="00762ACE"/>
    <w:rsid w:val="007642C6"/>
    <w:rsid w:val="007673B5"/>
    <w:rsid w:val="00771CAC"/>
    <w:rsid w:val="00774363"/>
    <w:rsid w:val="00774889"/>
    <w:rsid w:val="007758BA"/>
    <w:rsid w:val="00776842"/>
    <w:rsid w:val="00776CBD"/>
    <w:rsid w:val="00785685"/>
    <w:rsid w:val="00785E0F"/>
    <w:rsid w:val="0079054F"/>
    <w:rsid w:val="00791F2E"/>
    <w:rsid w:val="007926BC"/>
    <w:rsid w:val="00794E36"/>
    <w:rsid w:val="0079681E"/>
    <w:rsid w:val="007A127C"/>
    <w:rsid w:val="007A549E"/>
    <w:rsid w:val="007A6C58"/>
    <w:rsid w:val="007A702F"/>
    <w:rsid w:val="007A7380"/>
    <w:rsid w:val="007B55C3"/>
    <w:rsid w:val="007B78E5"/>
    <w:rsid w:val="007C119B"/>
    <w:rsid w:val="007C2AA0"/>
    <w:rsid w:val="007C49BD"/>
    <w:rsid w:val="007C5F3F"/>
    <w:rsid w:val="007C616E"/>
    <w:rsid w:val="007D1113"/>
    <w:rsid w:val="007D133E"/>
    <w:rsid w:val="007D220D"/>
    <w:rsid w:val="007D28D0"/>
    <w:rsid w:val="007D6B8A"/>
    <w:rsid w:val="007E14A0"/>
    <w:rsid w:val="007E1910"/>
    <w:rsid w:val="007E22F5"/>
    <w:rsid w:val="007E2F81"/>
    <w:rsid w:val="007E4A74"/>
    <w:rsid w:val="007E4B0D"/>
    <w:rsid w:val="007E79FA"/>
    <w:rsid w:val="007F0930"/>
    <w:rsid w:val="007F0D3C"/>
    <w:rsid w:val="007F34F2"/>
    <w:rsid w:val="007F4054"/>
    <w:rsid w:val="007F6C40"/>
    <w:rsid w:val="007F7D5A"/>
    <w:rsid w:val="0080456A"/>
    <w:rsid w:val="008051DA"/>
    <w:rsid w:val="008051F4"/>
    <w:rsid w:val="00805BA3"/>
    <w:rsid w:val="0081193E"/>
    <w:rsid w:val="008125C9"/>
    <w:rsid w:val="0081313C"/>
    <w:rsid w:val="00814E27"/>
    <w:rsid w:val="00816A71"/>
    <w:rsid w:val="00821162"/>
    <w:rsid w:val="008215D3"/>
    <w:rsid w:val="00822816"/>
    <w:rsid w:val="00823F98"/>
    <w:rsid w:val="0082430E"/>
    <w:rsid w:val="008246B1"/>
    <w:rsid w:val="00824933"/>
    <w:rsid w:val="0082524C"/>
    <w:rsid w:val="00827754"/>
    <w:rsid w:val="008315D3"/>
    <w:rsid w:val="00833E5D"/>
    <w:rsid w:val="00833FF1"/>
    <w:rsid w:val="00834BEB"/>
    <w:rsid w:val="00834F7D"/>
    <w:rsid w:val="00836386"/>
    <w:rsid w:val="0083734B"/>
    <w:rsid w:val="00840040"/>
    <w:rsid w:val="00843667"/>
    <w:rsid w:val="00843AAE"/>
    <w:rsid w:val="00844018"/>
    <w:rsid w:val="0084455A"/>
    <w:rsid w:val="00844FE2"/>
    <w:rsid w:val="008451E8"/>
    <w:rsid w:val="00846430"/>
    <w:rsid w:val="00847BC1"/>
    <w:rsid w:val="00852CC7"/>
    <w:rsid w:val="00853BD9"/>
    <w:rsid w:val="00855652"/>
    <w:rsid w:val="00855B23"/>
    <w:rsid w:val="00861929"/>
    <w:rsid w:val="008619B0"/>
    <w:rsid w:val="00862BA9"/>
    <w:rsid w:val="008678CC"/>
    <w:rsid w:val="008679FF"/>
    <w:rsid w:val="00867A07"/>
    <w:rsid w:val="00871D94"/>
    <w:rsid w:val="00871DDD"/>
    <w:rsid w:val="008728E0"/>
    <w:rsid w:val="008736C5"/>
    <w:rsid w:val="008749B5"/>
    <w:rsid w:val="00875135"/>
    <w:rsid w:val="008763E1"/>
    <w:rsid w:val="00880E2E"/>
    <w:rsid w:val="008817DE"/>
    <w:rsid w:val="00881F68"/>
    <w:rsid w:val="00884B32"/>
    <w:rsid w:val="00884DB3"/>
    <w:rsid w:val="00886BB1"/>
    <w:rsid w:val="008873AD"/>
    <w:rsid w:val="00887CBA"/>
    <w:rsid w:val="00891398"/>
    <w:rsid w:val="00892613"/>
    <w:rsid w:val="00893C3C"/>
    <w:rsid w:val="00893F2C"/>
    <w:rsid w:val="008946FD"/>
    <w:rsid w:val="008957AD"/>
    <w:rsid w:val="00896A64"/>
    <w:rsid w:val="00896A6E"/>
    <w:rsid w:val="008978FF"/>
    <w:rsid w:val="008A4B9E"/>
    <w:rsid w:val="008A6611"/>
    <w:rsid w:val="008A66ED"/>
    <w:rsid w:val="008A682A"/>
    <w:rsid w:val="008B3B54"/>
    <w:rsid w:val="008B3B95"/>
    <w:rsid w:val="008B5001"/>
    <w:rsid w:val="008B52B3"/>
    <w:rsid w:val="008B6650"/>
    <w:rsid w:val="008B7A41"/>
    <w:rsid w:val="008C35B4"/>
    <w:rsid w:val="008C684C"/>
    <w:rsid w:val="008D0844"/>
    <w:rsid w:val="008D51F6"/>
    <w:rsid w:val="008D5723"/>
    <w:rsid w:val="008D5869"/>
    <w:rsid w:val="008D58D9"/>
    <w:rsid w:val="008D5B66"/>
    <w:rsid w:val="008D79F0"/>
    <w:rsid w:val="008D7E26"/>
    <w:rsid w:val="008E06D2"/>
    <w:rsid w:val="008E13AB"/>
    <w:rsid w:val="008E325F"/>
    <w:rsid w:val="008E3A35"/>
    <w:rsid w:val="008E6FED"/>
    <w:rsid w:val="008E79A0"/>
    <w:rsid w:val="008F2873"/>
    <w:rsid w:val="008F2B54"/>
    <w:rsid w:val="008F39FA"/>
    <w:rsid w:val="008F3A65"/>
    <w:rsid w:val="008F3D57"/>
    <w:rsid w:val="008F69D5"/>
    <w:rsid w:val="008F6B26"/>
    <w:rsid w:val="008F7CCE"/>
    <w:rsid w:val="0090205F"/>
    <w:rsid w:val="00902717"/>
    <w:rsid w:val="0090387A"/>
    <w:rsid w:val="00903DB3"/>
    <w:rsid w:val="00904ECD"/>
    <w:rsid w:val="0090701D"/>
    <w:rsid w:val="00907693"/>
    <w:rsid w:val="00910881"/>
    <w:rsid w:val="00910FB9"/>
    <w:rsid w:val="00911B0C"/>
    <w:rsid w:val="00911DCB"/>
    <w:rsid w:val="00912CD0"/>
    <w:rsid w:val="00913621"/>
    <w:rsid w:val="00914DA8"/>
    <w:rsid w:val="009156D4"/>
    <w:rsid w:val="00916016"/>
    <w:rsid w:val="009168B4"/>
    <w:rsid w:val="00916BDA"/>
    <w:rsid w:val="009202ED"/>
    <w:rsid w:val="00920824"/>
    <w:rsid w:val="009225B1"/>
    <w:rsid w:val="00925AC8"/>
    <w:rsid w:val="00925B55"/>
    <w:rsid w:val="00926512"/>
    <w:rsid w:val="009304C2"/>
    <w:rsid w:val="00931258"/>
    <w:rsid w:val="0093217D"/>
    <w:rsid w:val="00933E9F"/>
    <w:rsid w:val="009347D5"/>
    <w:rsid w:val="00934FC9"/>
    <w:rsid w:val="00935947"/>
    <w:rsid w:val="0094220E"/>
    <w:rsid w:val="00944367"/>
    <w:rsid w:val="009461AB"/>
    <w:rsid w:val="00947145"/>
    <w:rsid w:val="0095048E"/>
    <w:rsid w:val="00951799"/>
    <w:rsid w:val="00954B12"/>
    <w:rsid w:val="00956519"/>
    <w:rsid w:val="00956A60"/>
    <w:rsid w:val="00956E86"/>
    <w:rsid w:val="009573CB"/>
    <w:rsid w:val="009613B0"/>
    <w:rsid w:val="0096218D"/>
    <w:rsid w:val="00962232"/>
    <w:rsid w:val="00962BE9"/>
    <w:rsid w:val="00962EBF"/>
    <w:rsid w:val="0096450B"/>
    <w:rsid w:val="00964A3C"/>
    <w:rsid w:val="00965805"/>
    <w:rsid w:val="00970B82"/>
    <w:rsid w:val="009751A4"/>
    <w:rsid w:val="00975281"/>
    <w:rsid w:val="009768C6"/>
    <w:rsid w:val="00982E11"/>
    <w:rsid w:val="00983B42"/>
    <w:rsid w:val="00984A44"/>
    <w:rsid w:val="00984D05"/>
    <w:rsid w:val="00985222"/>
    <w:rsid w:val="0098597E"/>
    <w:rsid w:val="0098647A"/>
    <w:rsid w:val="009864E1"/>
    <w:rsid w:val="0098655B"/>
    <w:rsid w:val="009875FE"/>
    <w:rsid w:val="00995F21"/>
    <w:rsid w:val="00996330"/>
    <w:rsid w:val="009A2898"/>
    <w:rsid w:val="009A40F7"/>
    <w:rsid w:val="009A495C"/>
    <w:rsid w:val="009A5109"/>
    <w:rsid w:val="009A52CB"/>
    <w:rsid w:val="009A724B"/>
    <w:rsid w:val="009A7D64"/>
    <w:rsid w:val="009B0CB1"/>
    <w:rsid w:val="009B170A"/>
    <w:rsid w:val="009B17F1"/>
    <w:rsid w:val="009B3688"/>
    <w:rsid w:val="009B3BF0"/>
    <w:rsid w:val="009B4DCE"/>
    <w:rsid w:val="009B50D3"/>
    <w:rsid w:val="009B52E0"/>
    <w:rsid w:val="009B5361"/>
    <w:rsid w:val="009B6356"/>
    <w:rsid w:val="009C01D0"/>
    <w:rsid w:val="009C170A"/>
    <w:rsid w:val="009C3283"/>
    <w:rsid w:val="009C3FA1"/>
    <w:rsid w:val="009C4057"/>
    <w:rsid w:val="009C4812"/>
    <w:rsid w:val="009D05CB"/>
    <w:rsid w:val="009D2C13"/>
    <w:rsid w:val="009D43F6"/>
    <w:rsid w:val="009D57A6"/>
    <w:rsid w:val="009D6053"/>
    <w:rsid w:val="009D7812"/>
    <w:rsid w:val="009D79EE"/>
    <w:rsid w:val="009E010C"/>
    <w:rsid w:val="009E0926"/>
    <w:rsid w:val="009E1E53"/>
    <w:rsid w:val="009E2834"/>
    <w:rsid w:val="009E2BB6"/>
    <w:rsid w:val="009E3982"/>
    <w:rsid w:val="009E478E"/>
    <w:rsid w:val="009E5161"/>
    <w:rsid w:val="009E749E"/>
    <w:rsid w:val="009F0747"/>
    <w:rsid w:val="009F21D5"/>
    <w:rsid w:val="009F38C8"/>
    <w:rsid w:val="009F4FCF"/>
    <w:rsid w:val="009F6F6E"/>
    <w:rsid w:val="00A0008D"/>
    <w:rsid w:val="00A0208E"/>
    <w:rsid w:val="00A0247D"/>
    <w:rsid w:val="00A02C0C"/>
    <w:rsid w:val="00A02F9D"/>
    <w:rsid w:val="00A03901"/>
    <w:rsid w:val="00A064DD"/>
    <w:rsid w:val="00A06C4B"/>
    <w:rsid w:val="00A106C1"/>
    <w:rsid w:val="00A10711"/>
    <w:rsid w:val="00A1075A"/>
    <w:rsid w:val="00A12FA1"/>
    <w:rsid w:val="00A1749E"/>
    <w:rsid w:val="00A1765C"/>
    <w:rsid w:val="00A22753"/>
    <w:rsid w:val="00A22822"/>
    <w:rsid w:val="00A2346C"/>
    <w:rsid w:val="00A24106"/>
    <w:rsid w:val="00A2508B"/>
    <w:rsid w:val="00A302F3"/>
    <w:rsid w:val="00A330C1"/>
    <w:rsid w:val="00A341F4"/>
    <w:rsid w:val="00A357F4"/>
    <w:rsid w:val="00A4098B"/>
    <w:rsid w:val="00A40C0F"/>
    <w:rsid w:val="00A4137F"/>
    <w:rsid w:val="00A417E6"/>
    <w:rsid w:val="00A42C81"/>
    <w:rsid w:val="00A43B27"/>
    <w:rsid w:val="00A45F15"/>
    <w:rsid w:val="00A47A53"/>
    <w:rsid w:val="00A51E84"/>
    <w:rsid w:val="00A52031"/>
    <w:rsid w:val="00A54295"/>
    <w:rsid w:val="00A54981"/>
    <w:rsid w:val="00A56D07"/>
    <w:rsid w:val="00A57205"/>
    <w:rsid w:val="00A57628"/>
    <w:rsid w:val="00A603F8"/>
    <w:rsid w:val="00A620FA"/>
    <w:rsid w:val="00A62F7A"/>
    <w:rsid w:val="00A63656"/>
    <w:rsid w:val="00A649D3"/>
    <w:rsid w:val="00A67238"/>
    <w:rsid w:val="00A67DE5"/>
    <w:rsid w:val="00A70D46"/>
    <w:rsid w:val="00A71AF1"/>
    <w:rsid w:val="00A730AD"/>
    <w:rsid w:val="00A7384C"/>
    <w:rsid w:val="00A73A34"/>
    <w:rsid w:val="00A73DFB"/>
    <w:rsid w:val="00A76C61"/>
    <w:rsid w:val="00A80EAB"/>
    <w:rsid w:val="00A81BEE"/>
    <w:rsid w:val="00A8232D"/>
    <w:rsid w:val="00A82AF7"/>
    <w:rsid w:val="00A833AB"/>
    <w:rsid w:val="00A87F02"/>
    <w:rsid w:val="00A91863"/>
    <w:rsid w:val="00A93393"/>
    <w:rsid w:val="00A93605"/>
    <w:rsid w:val="00A936D1"/>
    <w:rsid w:val="00A93A31"/>
    <w:rsid w:val="00A9510E"/>
    <w:rsid w:val="00A951AE"/>
    <w:rsid w:val="00A9633D"/>
    <w:rsid w:val="00A978EE"/>
    <w:rsid w:val="00A97D19"/>
    <w:rsid w:val="00AA094B"/>
    <w:rsid w:val="00AA100D"/>
    <w:rsid w:val="00AA1A86"/>
    <w:rsid w:val="00AA36B6"/>
    <w:rsid w:val="00AA6601"/>
    <w:rsid w:val="00AA7816"/>
    <w:rsid w:val="00AB271C"/>
    <w:rsid w:val="00AB3B1A"/>
    <w:rsid w:val="00AB3B96"/>
    <w:rsid w:val="00AB49DD"/>
    <w:rsid w:val="00AB6B71"/>
    <w:rsid w:val="00AC1B73"/>
    <w:rsid w:val="00AC1FC4"/>
    <w:rsid w:val="00AC302B"/>
    <w:rsid w:val="00AC35C7"/>
    <w:rsid w:val="00AC3B37"/>
    <w:rsid w:val="00AC4559"/>
    <w:rsid w:val="00AC5C6E"/>
    <w:rsid w:val="00AD018E"/>
    <w:rsid w:val="00AD0D51"/>
    <w:rsid w:val="00AD2DDE"/>
    <w:rsid w:val="00AD3D5A"/>
    <w:rsid w:val="00AD7365"/>
    <w:rsid w:val="00AD7CF5"/>
    <w:rsid w:val="00AE1617"/>
    <w:rsid w:val="00AE3FEE"/>
    <w:rsid w:val="00AE4CD9"/>
    <w:rsid w:val="00AF291F"/>
    <w:rsid w:val="00AF303C"/>
    <w:rsid w:val="00AF3A9E"/>
    <w:rsid w:val="00AF7D2B"/>
    <w:rsid w:val="00B0056B"/>
    <w:rsid w:val="00B02314"/>
    <w:rsid w:val="00B02EDD"/>
    <w:rsid w:val="00B04774"/>
    <w:rsid w:val="00B04844"/>
    <w:rsid w:val="00B0687A"/>
    <w:rsid w:val="00B06F16"/>
    <w:rsid w:val="00B1019F"/>
    <w:rsid w:val="00B10CDB"/>
    <w:rsid w:val="00B10DAE"/>
    <w:rsid w:val="00B11307"/>
    <w:rsid w:val="00B12A70"/>
    <w:rsid w:val="00B14912"/>
    <w:rsid w:val="00B14E00"/>
    <w:rsid w:val="00B15F1A"/>
    <w:rsid w:val="00B1657D"/>
    <w:rsid w:val="00B176AB"/>
    <w:rsid w:val="00B207B0"/>
    <w:rsid w:val="00B21AF2"/>
    <w:rsid w:val="00B222FE"/>
    <w:rsid w:val="00B22E95"/>
    <w:rsid w:val="00B23AD1"/>
    <w:rsid w:val="00B24348"/>
    <w:rsid w:val="00B24509"/>
    <w:rsid w:val="00B24E47"/>
    <w:rsid w:val="00B24FC9"/>
    <w:rsid w:val="00B27774"/>
    <w:rsid w:val="00B3085D"/>
    <w:rsid w:val="00B30C1D"/>
    <w:rsid w:val="00B31A35"/>
    <w:rsid w:val="00B3240A"/>
    <w:rsid w:val="00B32A26"/>
    <w:rsid w:val="00B33439"/>
    <w:rsid w:val="00B3523D"/>
    <w:rsid w:val="00B35EB6"/>
    <w:rsid w:val="00B378A8"/>
    <w:rsid w:val="00B40632"/>
    <w:rsid w:val="00B4169F"/>
    <w:rsid w:val="00B41E97"/>
    <w:rsid w:val="00B42972"/>
    <w:rsid w:val="00B43053"/>
    <w:rsid w:val="00B431E0"/>
    <w:rsid w:val="00B433EA"/>
    <w:rsid w:val="00B45676"/>
    <w:rsid w:val="00B4581E"/>
    <w:rsid w:val="00B47311"/>
    <w:rsid w:val="00B506EE"/>
    <w:rsid w:val="00B50D2E"/>
    <w:rsid w:val="00B510DD"/>
    <w:rsid w:val="00B51688"/>
    <w:rsid w:val="00B51740"/>
    <w:rsid w:val="00B51AE8"/>
    <w:rsid w:val="00B51AFF"/>
    <w:rsid w:val="00B53DEC"/>
    <w:rsid w:val="00B54AFC"/>
    <w:rsid w:val="00B55D36"/>
    <w:rsid w:val="00B560B5"/>
    <w:rsid w:val="00B60575"/>
    <w:rsid w:val="00B614A1"/>
    <w:rsid w:val="00B631A6"/>
    <w:rsid w:val="00B65F6C"/>
    <w:rsid w:val="00B67577"/>
    <w:rsid w:val="00B67ED0"/>
    <w:rsid w:val="00B7042B"/>
    <w:rsid w:val="00B71ED5"/>
    <w:rsid w:val="00B74C03"/>
    <w:rsid w:val="00B7573B"/>
    <w:rsid w:val="00B75E0E"/>
    <w:rsid w:val="00B82769"/>
    <w:rsid w:val="00B82C43"/>
    <w:rsid w:val="00B83AEB"/>
    <w:rsid w:val="00B840F2"/>
    <w:rsid w:val="00B857A2"/>
    <w:rsid w:val="00B8746D"/>
    <w:rsid w:val="00B875DA"/>
    <w:rsid w:val="00B90A5A"/>
    <w:rsid w:val="00B915FD"/>
    <w:rsid w:val="00B91C07"/>
    <w:rsid w:val="00B93046"/>
    <w:rsid w:val="00B932F2"/>
    <w:rsid w:val="00B94366"/>
    <w:rsid w:val="00B968A1"/>
    <w:rsid w:val="00BA0720"/>
    <w:rsid w:val="00BA2951"/>
    <w:rsid w:val="00BA3F9F"/>
    <w:rsid w:val="00BA4CD5"/>
    <w:rsid w:val="00BA5A60"/>
    <w:rsid w:val="00BA5B2A"/>
    <w:rsid w:val="00BB1596"/>
    <w:rsid w:val="00BB1F93"/>
    <w:rsid w:val="00BB3E09"/>
    <w:rsid w:val="00BB644E"/>
    <w:rsid w:val="00BB6979"/>
    <w:rsid w:val="00BC17C8"/>
    <w:rsid w:val="00BC3AFE"/>
    <w:rsid w:val="00BC5867"/>
    <w:rsid w:val="00BC70EB"/>
    <w:rsid w:val="00BC7B99"/>
    <w:rsid w:val="00BD092A"/>
    <w:rsid w:val="00BD365C"/>
    <w:rsid w:val="00BD4228"/>
    <w:rsid w:val="00BD489E"/>
    <w:rsid w:val="00BD4C60"/>
    <w:rsid w:val="00BE1EF0"/>
    <w:rsid w:val="00BE3098"/>
    <w:rsid w:val="00BE3166"/>
    <w:rsid w:val="00BE3D86"/>
    <w:rsid w:val="00BE718B"/>
    <w:rsid w:val="00BE7507"/>
    <w:rsid w:val="00BE75D5"/>
    <w:rsid w:val="00BE7611"/>
    <w:rsid w:val="00BE7864"/>
    <w:rsid w:val="00BE7C98"/>
    <w:rsid w:val="00BF1C40"/>
    <w:rsid w:val="00BF239C"/>
    <w:rsid w:val="00BF24C2"/>
    <w:rsid w:val="00BF4C3D"/>
    <w:rsid w:val="00BF5CF6"/>
    <w:rsid w:val="00BF7187"/>
    <w:rsid w:val="00BF7562"/>
    <w:rsid w:val="00BF7B39"/>
    <w:rsid w:val="00C01630"/>
    <w:rsid w:val="00C019A5"/>
    <w:rsid w:val="00C025ED"/>
    <w:rsid w:val="00C029EF"/>
    <w:rsid w:val="00C0627E"/>
    <w:rsid w:val="00C07145"/>
    <w:rsid w:val="00C13605"/>
    <w:rsid w:val="00C1489E"/>
    <w:rsid w:val="00C1570C"/>
    <w:rsid w:val="00C157D9"/>
    <w:rsid w:val="00C16607"/>
    <w:rsid w:val="00C16FC3"/>
    <w:rsid w:val="00C172E5"/>
    <w:rsid w:val="00C2131F"/>
    <w:rsid w:val="00C217E4"/>
    <w:rsid w:val="00C21DE9"/>
    <w:rsid w:val="00C23D85"/>
    <w:rsid w:val="00C249A3"/>
    <w:rsid w:val="00C250AE"/>
    <w:rsid w:val="00C26E8C"/>
    <w:rsid w:val="00C30F39"/>
    <w:rsid w:val="00C326BA"/>
    <w:rsid w:val="00C3345A"/>
    <w:rsid w:val="00C34000"/>
    <w:rsid w:val="00C34087"/>
    <w:rsid w:val="00C3714D"/>
    <w:rsid w:val="00C375EB"/>
    <w:rsid w:val="00C40094"/>
    <w:rsid w:val="00C40382"/>
    <w:rsid w:val="00C4170C"/>
    <w:rsid w:val="00C42B1C"/>
    <w:rsid w:val="00C4336A"/>
    <w:rsid w:val="00C45E6A"/>
    <w:rsid w:val="00C46FDA"/>
    <w:rsid w:val="00C478A1"/>
    <w:rsid w:val="00C47A13"/>
    <w:rsid w:val="00C50BC0"/>
    <w:rsid w:val="00C50C1B"/>
    <w:rsid w:val="00C51925"/>
    <w:rsid w:val="00C52EA6"/>
    <w:rsid w:val="00C537C0"/>
    <w:rsid w:val="00C53ABF"/>
    <w:rsid w:val="00C550BE"/>
    <w:rsid w:val="00C56BD3"/>
    <w:rsid w:val="00C576F4"/>
    <w:rsid w:val="00C6005C"/>
    <w:rsid w:val="00C60EC6"/>
    <w:rsid w:val="00C62340"/>
    <w:rsid w:val="00C629F0"/>
    <w:rsid w:val="00C6376A"/>
    <w:rsid w:val="00C639C4"/>
    <w:rsid w:val="00C63EBA"/>
    <w:rsid w:val="00C641CC"/>
    <w:rsid w:val="00C64D4E"/>
    <w:rsid w:val="00C65370"/>
    <w:rsid w:val="00C65CFB"/>
    <w:rsid w:val="00C65E59"/>
    <w:rsid w:val="00C65E7D"/>
    <w:rsid w:val="00C6670B"/>
    <w:rsid w:val="00C670C1"/>
    <w:rsid w:val="00C67D1A"/>
    <w:rsid w:val="00C70CF2"/>
    <w:rsid w:val="00C7136C"/>
    <w:rsid w:val="00C71B16"/>
    <w:rsid w:val="00C72487"/>
    <w:rsid w:val="00C72B5D"/>
    <w:rsid w:val="00C73EB8"/>
    <w:rsid w:val="00C74B58"/>
    <w:rsid w:val="00C74EF7"/>
    <w:rsid w:val="00C759F9"/>
    <w:rsid w:val="00C760B0"/>
    <w:rsid w:val="00C77B33"/>
    <w:rsid w:val="00C802F8"/>
    <w:rsid w:val="00C80C09"/>
    <w:rsid w:val="00C80E77"/>
    <w:rsid w:val="00C81D1E"/>
    <w:rsid w:val="00C82FB7"/>
    <w:rsid w:val="00C83146"/>
    <w:rsid w:val="00C9215E"/>
    <w:rsid w:val="00C929F3"/>
    <w:rsid w:val="00C92CB5"/>
    <w:rsid w:val="00C937F2"/>
    <w:rsid w:val="00C962D4"/>
    <w:rsid w:val="00CA0490"/>
    <w:rsid w:val="00CA097C"/>
    <w:rsid w:val="00CA1991"/>
    <w:rsid w:val="00CA2683"/>
    <w:rsid w:val="00CA6AF6"/>
    <w:rsid w:val="00CA775E"/>
    <w:rsid w:val="00CB1BE5"/>
    <w:rsid w:val="00CB2996"/>
    <w:rsid w:val="00CB2CE2"/>
    <w:rsid w:val="00CB53C1"/>
    <w:rsid w:val="00CB6A94"/>
    <w:rsid w:val="00CB748F"/>
    <w:rsid w:val="00CC13AD"/>
    <w:rsid w:val="00CC3B93"/>
    <w:rsid w:val="00CC4EC7"/>
    <w:rsid w:val="00CC532C"/>
    <w:rsid w:val="00CC6AF0"/>
    <w:rsid w:val="00CD0703"/>
    <w:rsid w:val="00CD27FE"/>
    <w:rsid w:val="00CD6D0C"/>
    <w:rsid w:val="00CD6DC9"/>
    <w:rsid w:val="00CE113A"/>
    <w:rsid w:val="00CE19BA"/>
    <w:rsid w:val="00CE5E08"/>
    <w:rsid w:val="00CE6CFD"/>
    <w:rsid w:val="00CE774E"/>
    <w:rsid w:val="00CF04CB"/>
    <w:rsid w:val="00CF36B3"/>
    <w:rsid w:val="00CF3E97"/>
    <w:rsid w:val="00CF49D3"/>
    <w:rsid w:val="00D00CC0"/>
    <w:rsid w:val="00D0397E"/>
    <w:rsid w:val="00D045BD"/>
    <w:rsid w:val="00D05903"/>
    <w:rsid w:val="00D107AA"/>
    <w:rsid w:val="00D108C1"/>
    <w:rsid w:val="00D115C8"/>
    <w:rsid w:val="00D13504"/>
    <w:rsid w:val="00D13691"/>
    <w:rsid w:val="00D13C59"/>
    <w:rsid w:val="00D1633D"/>
    <w:rsid w:val="00D164B7"/>
    <w:rsid w:val="00D1698E"/>
    <w:rsid w:val="00D2149E"/>
    <w:rsid w:val="00D2151D"/>
    <w:rsid w:val="00D21ACF"/>
    <w:rsid w:val="00D23014"/>
    <w:rsid w:val="00D23185"/>
    <w:rsid w:val="00D241DE"/>
    <w:rsid w:val="00D31604"/>
    <w:rsid w:val="00D31BC6"/>
    <w:rsid w:val="00D32F6C"/>
    <w:rsid w:val="00D340EE"/>
    <w:rsid w:val="00D3441F"/>
    <w:rsid w:val="00D35E8B"/>
    <w:rsid w:val="00D362D6"/>
    <w:rsid w:val="00D42856"/>
    <w:rsid w:val="00D42A49"/>
    <w:rsid w:val="00D42D29"/>
    <w:rsid w:val="00D4360B"/>
    <w:rsid w:val="00D44A50"/>
    <w:rsid w:val="00D464F1"/>
    <w:rsid w:val="00D4669E"/>
    <w:rsid w:val="00D5191A"/>
    <w:rsid w:val="00D51F59"/>
    <w:rsid w:val="00D53B57"/>
    <w:rsid w:val="00D53C4F"/>
    <w:rsid w:val="00D5658B"/>
    <w:rsid w:val="00D56CE0"/>
    <w:rsid w:val="00D62A42"/>
    <w:rsid w:val="00D65616"/>
    <w:rsid w:val="00D6798C"/>
    <w:rsid w:val="00D706B5"/>
    <w:rsid w:val="00D706B9"/>
    <w:rsid w:val="00D715F4"/>
    <w:rsid w:val="00D71C89"/>
    <w:rsid w:val="00D71EF5"/>
    <w:rsid w:val="00D71FFD"/>
    <w:rsid w:val="00D726C0"/>
    <w:rsid w:val="00D733F7"/>
    <w:rsid w:val="00D74AFB"/>
    <w:rsid w:val="00D75402"/>
    <w:rsid w:val="00D75D40"/>
    <w:rsid w:val="00D80471"/>
    <w:rsid w:val="00D8066C"/>
    <w:rsid w:val="00D82C92"/>
    <w:rsid w:val="00D82D22"/>
    <w:rsid w:val="00D8326C"/>
    <w:rsid w:val="00D832C5"/>
    <w:rsid w:val="00D844D1"/>
    <w:rsid w:val="00D85E9B"/>
    <w:rsid w:val="00D869F4"/>
    <w:rsid w:val="00D87126"/>
    <w:rsid w:val="00D90AA8"/>
    <w:rsid w:val="00D944E9"/>
    <w:rsid w:val="00D95EA0"/>
    <w:rsid w:val="00DA0037"/>
    <w:rsid w:val="00DA1A5D"/>
    <w:rsid w:val="00DA4213"/>
    <w:rsid w:val="00DA4541"/>
    <w:rsid w:val="00DA67B6"/>
    <w:rsid w:val="00DA6EAD"/>
    <w:rsid w:val="00DB0866"/>
    <w:rsid w:val="00DB2C2F"/>
    <w:rsid w:val="00DB31FC"/>
    <w:rsid w:val="00DB4389"/>
    <w:rsid w:val="00DC060C"/>
    <w:rsid w:val="00DC1046"/>
    <w:rsid w:val="00DC2C78"/>
    <w:rsid w:val="00DC34EA"/>
    <w:rsid w:val="00DC4183"/>
    <w:rsid w:val="00DC603D"/>
    <w:rsid w:val="00DC6994"/>
    <w:rsid w:val="00DD1B79"/>
    <w:rsid w:val="00DD1FFE"/>
    <w:rsid w:val="00DD2A69"/>
    <w:rsid w:val="00DD5DB7"/>
    <w:rsid w:val="00DD717A"/>
    <w:rsid w:val="00DD7397"/>
    <w:rsid w:val="00DE0F27"/>
    <w:rsid w:val="00DE1244"/>
    <w:rsid w:val="00DE3A2E"/>
    <w:rsid w:val="00DE4126"/>
    <w:rsid w:val="00DE5613"/>
    <w:rsid w:val="00DE62FE"/>
    <w:rsid w:val="00DF077F"/>
    <w:rsid w:val="00DF0D6E"/>
    <w:rsid w:val="00DF2A3B"/>
    <w:rsid w:val="00DF3152"/>
    <w:rsid w:val="00DF336B"/>
    <w:rsid w:val="00DF3452"/>
    <w:rsid w:val="00DF3DE4"/>
    <w:rsid w:val="00DF3DF3"/>
    <w:rsid w:val="00DF51BB"/>
    <w:rsid w:val="00DF5DD4"/>
    <w:rsid w:val="00DF6C8B"/>
    <w:rsid w:val="00E005C1"/>
    <w:rsid w:val="00E01213"/>
    <w:rsid w:val="00E0184E"/>
    <w:rsid w:val="00E04A4F"/>
    <w:rsid w:val="00E065E7"/>
    <w:rsid w:val="00E103D3"/>
    <w:rsid w:val="00E1076B"/>
    <w:rsid w:val="00E12EAD"/>
    <w:rsid w:val="00E1314C"/>
    <w:rsid w:val="00E13B49"/>
    <w:rsid w:val="00E15395"/>
    <w:rsid w:val="00E15F90"/>
    <w:rsid w:val="00E16780"/>
    <w:rsid w:val="00E20835"/>
    <w:rsid w:val="00E214E9"/>
    <w:rsid w:val="00E2204F"/>
    <w:rsid w:val="00E2671B"/>
    <w:rsid w:val="00E26782"/>
    <w:rsid w:val="00E30227"/>
    <w:rsid w:val="00E30A48"/>
    <w:rsid w:val="00E343A1"/>
    <w:rsid w:val="00E34CD7"/>
    <w:rsid w:val="00E37FEA"/>
    <w:rsid w:val="00E40FA5"/>
    <w:rsid w:val="00E411C4"/>
    <w:rsid w:val="00E41C72"/>
    <w:rsid w:val="00E41FD9"/>
    <w:rsid w:val="00E42B0A"/>
    <w:rsid w:val="00E43387"/>
    <w:rsid w:val="00E446A0"/>
    <w:rsid w:val="00E467FC"/>
    <w:rsid w:val="00E46D23"/>
    <w:rsid w:val="00E51784"/>
    <w:rsid w:val="00E51F3C"/>
    <w:rsid w:val="00E52304"/>
    <w:rsid w:val="00E532E2"/>
    <w:rsid w:val="00E556E5"/>
    <w:rsid w:val="00E5673B"/>
    <w:rsid w:val="00E56C7E"/>
    <w:rsid w:val="00E56ED3"/>
    <w:rsid w:val="00E611DC"/>
    <w:rsid w:val="00E61A8E"/>
    <w:rsid w:val="00E62ECE"/>
    <w:rsid w:val="00E63056"/>
    <w:rsid w:val="00E66B04"/>
    <w:rsid w:val="00E70488"/>
    <w:rsid w:val="00E71D32"/>
    <w:rsid w:val="00E72A15"/>
    <w:rsid w:val="00E73BCF"/>
    <w:rsid w:val="00E74573"/>
    <w:rsid w:val="00E749FC"/>
    <w:rsid w:val="00E75894"/>
    <w:rsid w:val="00E7619E"/>
    <w:rsid w:val="00E76A18"/>
    <w:rsid w:val="00E80B27"/>
    <w:rsid w:val="00E814AA"/>
    <w:rsid w:val="00E82420"/>
    <w:rsid w:val="00E82697"/>
    <w:rsid w:val="00E85757"/>
    <w:rsid w:val="00E858EA"/>
    <w:rsid w:val="00E87598"/>
    <w:rsid w:val="00E87D0A"/>
    <w:rsid w:val="00E91ABE"/>
    <w:rsid w:val="00E92F19"/>
    <w:rsid w:val="00E95B67"/>
    <w:rsid w:val="00E961FD"/>
    <w:rsid w:val="00E962C0"/>
    <w:rsid w:val="00EA04ED"/>
    <w:rsid w:val="00EA501D"/>
    <w:rsid w:val="00EA54D5"/>
    <w:rsid w:val="00EA54E6"/>
    <w:rsid w:val="00EA573A"/>
    <w:rsid w:val="00EA6D96"/>
    <w:rsid w:val="00EA73F1"/>
    <w:rsid w:val="00EA7CA9"/>
    <w:rsid w:val="00EB031E"/>
    <w:rsid w:val="00EB0C59"/>
    <w:rsid w:val="00EB4410"/>
    <w:rsid w:val="00EB4889"/>
    <w:rsid w:val="00EB5EC2"/>
    <w:rsid w:val="00EB7539"/>
    <w:rsid w:val="00EC14DA"/>
    <w:rsid w:val="00EC1768"/>
    <w:rsid w:val="00EC2259"/>
    <w:rsid w:val="00EC336A"/>
    <w:rsid w:val="00EC68FE"/>
    <w:rsid w:val="00EC6955"/>
    <w:rsid w:val="00EC6DD6"/>
    <w:rsid w:val="00EC7797"/>
    <w:rsid w:val="00ED0274"/>
    <w:rsid w:val="00ED2BD8"/>
    <w:rsid w:val="00ED3E0D"/>
    <w:rsid w:val="00ED5318"/>
    <w:rsid w:val="00ED598A"/>
    <w:rsid w:val="00ED6D43"/>
    <w:rsid w:val="00EE65EA"/>
    <w:rsid w:val="00EE6DD8"/>
    <w:rsid w:val="00EF212F"/>
    <w:rsid w:val="00EF3870"/>
    <w:rsid w:val="00EF4FC0"/>
    <w:rsid w:val="00EF525D"/>
    <w:rsid w:val="00EF6D13"/>
    <w:rsid w:val="00F01074"/>
    <w:rsid w:val="00F01864"/>
    <w:rsid w:val="00F02008"/>
    <w:rsid w:val="00F02778"/>
    <w:rsid w:val="00F0281B"/>
    <w:rsid w:val="00F03979"/>
    <w:rsid w:val="00F03986"/>
    <w:rsid w:val="00F04272"/>
    <w:rsid w:val="00F04ED1"/>
    <w:rsid w:val="00F06519"/>
    <w:rsid w:val="00F10E4C"/>
    <w:rsid w:val="00F116D4"/>
    <w:rsid w:val="00F13D0C"/>
    <w:rsid w:val="00F140E7"/>
    <w:rsid w:val="00F143F5"/>
    <w:rsid w:val="00F15854"/>
    <w:rsid w:val="00F16D3E"/>
    <w:rsid w:val="00F22BD9"/>
    <w:rsid w:val="00F2387F"/>
    <w:rsid w:val="00F307E1"/>
    <w:rsid w:val="00F314B0"/>
    <w:rsid w:val="00F32CA3"/>
    <w:rsid w:val="00F34B23"/>
    <w:rsid w:val="00F35B55"/>
    <w:rsid w:val="00F35BD3"/>
    <w:rsid w:val="00F37254"/>
    <w:rsid w:val="00F4097E"/>
    <w:rsid w:val="00F40A7B"/>
    <w:rsid w:val="00F44DB9"/>
    <w:rsid w:val="00F4603B"/>
    <w:rsid w:val="00F5338B"/>
    <w:rsid w:val="00F53BB2"/>
    <w:rsid w:val="00F5456C"/>
    <w:rsid w:val="00F55E79"/>
    <w:rsid w:val="00F5666A"/>
    <w:rsid w:val="00F5742E"/>
    <w:rsid w:val="00F57CB3"/>
    <w:rsid w:val="00F60100"/>
    <w:rsid w:val="00F60315"/>
    <w:rsid w:val="00F6127D"/>
    <w:rsid w:val="00F61CD9"/>
    <w:rsid w:val="00F61DDA"/>
    <w:rsid w:val="00F61EED"/>
    <w:rsid w:val="00F63459"/>
    <w:rsid w:val="00F635A9"/>
    <w:rsid w:val="00F63D26"/>
    <w:rsid w:val="00F64258"/>
    <w:rsid w:val="00F64E58"/>
    <w:rsid w:val="00F6709C"/>
    <w:rsid w:val="00F70908"/>
    <w:rsid w:val="00F71AA0"/>
    <w:rsid w:val="00F726D6"/>
    <w:rsid w:val="00F73446"/>
    <w:rsid w:val="00F73A2F"/>
    <w:rsid w:val="00F74BDB"/>
    <w:rsid w:val="00F75361"/>
    <w:rsid w:val="00F8074B"/>
    <w:rsid w:val="00F80A20"/>
    <w:rsid w:val="00F81094"/>
    <w:rsid w:val="00F82372"/>
    <w:rsid w:val="00F82906"/>
    <w:rsid w:val="00F8580C"/>
    <w:rsid w:val="00F85E9E"/>
    <w:rsid w:val="00F8606B"/>
    <w:rsid w:val="00F87370"/>
    <w:rsid w:val="00F90206"/>
    <w:rsid w:val="00F90845"/>
    <w:rsid w:val="00F94BE0"/>
    <w:rsid w:val="00F94F17"/>
    <w:rsid w:val="00F9622F"/>
    <w:rsid w:val="00FA1DDD"/>
    <w:rsid w:val="00FA25B7"/>
    <w:rsid w:val="00FA29CF"/>
    <w:rsid w:val="00FA67A4"/>
    <w:rsid w:val="00FA70F5"/>
    <w:rsid w:val="00FA72F6"/>
    <w:rsid w:val="00FA7C85"/>
    <w:rsid w:val="00FB0CC6"/>
    <w:rsid w:val="00FB270A"/>
    <w:rsid w:val="00FB4E2D"/>
    <w:rsid w:val="00FB5E28"/>
    <w:rsid w:val="00FB63D8"/>
    <w:rsid w:val="00FB6FFD"/>
    <w:rsid w:val="00FC0955"/>
    <w:rsid w:val="00FC106E"/>
    <w:rsid w:val="00FC1799"/>
    <w:rsid w:val="00FC272D"/>
    <w:rsid w:val="00FC357C"/>
    <w:rsid w:val="00FC3718"/>
    <w:rsid w:val="00FC3E03"/>
    <w:rsid w:val="00FC4961"/>
    <w:rsid w:val="00FC563B"/>
    <w:rsid w:val="00FD0BBC"/>
    <w:rsid w:val="00FD1023"/>
    <w:rsid w:val="00FD2C57"/>
    <w:rsid w:val="00FD4128"/>
    <w:rsid w:val="00FD553E"/>
    <w:rsid w:val="00FD63D1"/>
    <w:rsid w:val="00FD7882"/>
    <w:rsid w:val="00FE04CD"/>
    <w:rsid w:val="00FE0897"/>
    <w:rsid w:val="00FE18E9"/>
    <w:rsid w:val="00FE2E17"/>
    <w:rsid w:val="00FE349C"/>
    <w:rsid w:val="00FE356D"/>
    <w:rsid w:val="00FE5ED0"/>
    <w:rsid w:val="00FE75DE"/>
    <w:rsid w:val="00FE778F"/>
    <w:rsid w:val="00FF00DC"/>
    <w:rsid w:val="00FF01D6"/>
    <w:rsid w:val="00FF0764"/>
    <w:rsid w:val="01344BA3"/>
    <w:rsid w:val="032D45FD"/>
    <w:rsid w:val="04238312"/>
    <w:rsid w:val="05855D72"/>
    <w:rsid w:val="060F4E23"/>
    <w:rsid w:val="06F0D229"/>
    <w:rsid w:val="07EA2EAE"/>
    <w:rsid w:val="09B1DFA8"/>
    <w:rsid w:val="0A4FDFC5"/>
    <w:rsid w:val="0A7F62BD"/>
    <w:rsid w:val="0D2B926C"/>
    <w:rsid w:val="0D9894E7"/>
    <w:rsid w:val="0EA79CB9"/>
    <w:rsid w:val="0FCBB0A2"/>
    <w:rsid w:val="0FE0C240"/>
    <w:rsid w:val="1114E985"/>
    <w:rsid w:val="130FF939"/>
    <w:rsid w:val="13CC4F9B"/>
    <w:rsid w:val="161FBCF4"/>
    <w:rsid w:val="17B46D11"/>
    <w:rsid w:val="17D5D61A"/>
    <w:rsid w:val="17E0F55F"/>
    <w:rsid w:val="18C56C66"/>
    <w:rsid w:val="1B010716"/>
    <w:rsid w:val="1BD66990"/>
    <w:rsid w:val="1D2E34C9"/>
    <w:rsid w:val="1DFEA11F"/>
    <w:rsid w:val="1E9F9D81"/>
    <w:rsid w:val="1F043201"/>
    <w:rsid w:val="1F52B9CE"/>
    <w:rsid w:val="20F25EFA"/>
    <w:rsid w:val="2294B8E2"/>
    <w:rsid w:val="2333E6E5"/>
    <w:rsid w:val="2397A41A"/>
    <w:rsid w:val="23BBA357"/>
    <w:rsid w:val="23F5B2CB"/>
    <w:rsid w:val="24C6AA40"/>
    <w:rsid w:val="25A7D159"/>
    <w:rsid w:val="25D62C0B"/>
    <w:rsid w:val="2604FBC4"/>
    <w:rsid w:val="2611885B"/>
    <w:rsid w:val="277272F3"/>
    <w:rsid w:val="279350CF"/>
    <w:rsid w:val="281A91A7"/>
    <w:rsid w:val="285B2B11"/>
    <w:rsid w:val="28D13FCD"/>
    <w:rsid w:val="2979BDC5"/>
    <w:rsid w:val="2A28FE28"/>
    <w:rsid w:val="2B0469B5"/>
    <w:rsid w:val="2B18FCF1"/>
    <w:rsid w:val="2B662CBC"/>
    <w:rsid w:val="2CDED78E"/>
    <w:rsid w:val="2F14BA4F"/>
    <w:rsid w:val="2F9207C1"/>
    <w:rsid w:val="30159869"/>
    <w:rsid w:val="3044006C"/>
    <w:rsid w:val="3206695A"/>
    <w:rsid w:val="339C1F10"/>
    <w:rsid w:val="36F8649D"/>
    <w:rsid w:val="375C0854"/>
    <w:rsid w:val="39D9878B"/>
    <w:rsid w:val="3B2B2BA5"/>
    <w:rsid w:val="3D29570E"/>
    <w:rsid w:val="3ECD97D9"/>
    <w:rsid w:val="3F9277D0"/>
    <w:rsid w:val="400B9D77"/>
    <w:rsid w:val="4124C909"/>
    <w:rsid w:val="429995C7"/>
    <w:rsid w:val="42AA0987"/>
    <w:rsid w:val="42E78693"/>
    <w:rsid w:val="44A2413D"/>
    <w:rsid w:val="4535D207"/>
    <w:rsid w:val="488B6898"/>
    <w:rsid w:val="49119DB7"/>
    <w:rsid w:val="4A857049"/>
    <w:rsid w:val="4C213AC5"/>
    <w:rsid w:val="4CCA688B"/>
    <w:rsid w:val="4DD08AF5"/>
    <w:rsid w:val="4E971D66"/>
    <w:rsid w:val="511E1083"/>
    <w:rsid w:val="5218A18C"/>
    <w:rsid w:val="52EF1F41"/>
    <w:rsid w:val="5325F1F3"/>
    <w:rsid w:val="5347DCBB"/>
    <w:rsid w:val="5350D57A"/>
    <w:rsid w:val="53C8911A"/>
    <w:rsid w:val="54ECF825"/>
    <w:rsid w:val="550D7B62"/>
    <w:rsid w:val="55C94345"/>
    <w:rsid w:val="55EF8484"/>
    <w:rsid w:val="582DD6D7"/>
    <w:rsid w:val="59B1EA53"/>
    <w:rsid w:val="5DE4ADD1"/>
    <w:rsid w:val="5EC92C6B"/>
    <w:rsid w:val="5FB8B752"/>
    <w:rsid w:val="625306E0"/>
    <w:rsid w:val="63AE17A6"/>
    <w:rsid w:val="66EDC36C"/>
    <w:rsid w:val="67AD33D3"/>
    <w:rsid w:val="67BAD6FD"/>
    <w:rsid w:val="68C32267"/>
    <w:rsid w:val="68CC0EAE"/>
    <w:rsid w:val="6B19E281"/>
    <w:rsid w:val="6C8856FF"/>
    <w:rsid w:val="6C98D2E6"/>
    <w:rsid w:val="6E1E1A2C"/>
    <w:rsid w:val="6E2AA5C6"/>
    <w:rsid w:val="6E4662E5"/>
    <w:rsid w:val="6EE6A3FE"/>
    <w:rsid w:val="6EF8BD66"/>
    <w:rsid w:val="6FD5EC08"/>
    <w:rsid w:val="711AD8E3"/>
    <w:rsid w:val="71BF8BBE"/>
    <w:rsid w:val="71F28EC5"/>
    <w:rsid w:val="72EABC34"/>
    <w:rsid w:val="73E74F3D"/>
    <w:rsid w:val="746BDBCC"/>
    <w:rsid w:val="7512BD91"/>
    <w:rsid w:val="76736D4F"/>
    <w:rsid w:val="769A6803"/>
    <w:rsid w:val="76EAB411"/>
    <w:rsid w:val="7995CCC0"/>
    <w:rsid w:val="7B177F57"/>
    <w:rsid w:val="7BC62E92"/>
    <w:rsid w:val="7C324A20"/>
    <w:rsid w:val="7C4CDA2B"/>
    <w:rsid w:val="7C98B1B3"/>
    <w:rsid w:val="7E6A176B"/>
    <w:rsid w:val="7FAC0082"/>
    <w:rsid w:val="7FC23FE8"/>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147053"/>
  <w15:docId w15:val="{37E12FAB-B470-4382-8253-9EDCCCF4D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F9D"/>
    <w:pPr>
      <w:spacing w:after="280" w:line="264" w:lineRule="auto"/>
    </w:pPr>
    <w:rPr>
      <w:sz w:val="20"/>
    </w:rPr>
  </w:style>
  <w:style w:type="paragraph" w:styleId="Overskrift1">
    <w:name w:val="heading 1"/>
    <w:basedOn w:val="Normal"/>
    <w:next w:val="Normal"/>
    <w:link w:val="Overskrift1Tegn"/>
    <w:uiPriority w:val="9"/>
    <w:qFormat/>
    <w:rsid w:val="002C0D25"/>
    <w:pPr>
      <w:keepNext/>
      <w:keepLines/>
      <w:numPr>
        <w:numId w:val="3"/>
      </w:numPr>
      <w:spacing w:after="120" w:line="240" w:lineRule="auto"/>
      <w:outlineLvl w:val="0"/>
    </w:pPr>
    <w:rPr>
      <w:rFonts w:asciiTheme="majorHAnsi" w:eastAsiaTheme="majorEastAsia" w:hAnsiTheme="majorHAnsi" w:cstheme="majorBidi"/>
      <w:b/>
      <w:color w:val="000000" w:themeColor="text1"/>
      <w:sz w:val="32"/>
      <w:szCs w:val="32"/>
    </w:rPr>
  </w:style>
  <w:style w:type="paragraph" w:styleId="Overskrift2">
    <w:name w:val="heading 2"/>
    <w:basedOn w:val="Normal"/>
    <w:next w:val="Normal"/>
    <w:link w:val="Overskrift2Tegn"/>
    <w:uiPriority w:val="9"/>
    <w:qFormat/>
    <w:rsid w:val="002C0D25"/>
    <w:pPr>
      <w:keepNext/>
      <w:keepLines/>
      <w:numPr>
        <w:ilvl w:val="1"/>
        <w:numId w:val="3"/>
      </w:numPr>
      <w:spacing w:after="0"/>
      <w:outlineLvl w:val="1"/>
    </w:pPr>
    <w:rPr>
      <w:rFonts w:asciiTheme="majorHAnsi" w:eastAsiaTheme="majorEastAsia" w:hAnsiTheme="majorHAnsi" w:cstheme="majorBidi"/>
      <w:b/>
      <w:color w:val="000000" w:themeColor="text1"/>
      <w:sz w:val="27"/>
      <w:szCs w:val="26"/>
    </w:rPr>
  </w:style>
  <w:style w:type="paragraph" w:styleId="Overskrift3">
    <w:name w:val="heading 3"/>
    <w:basedOn w:val="Normal"/>
    <w:next w:val="Normal"/>
    <w:link w:val="Overskrift3Tegn"/>
    <w:uiPriority w:val="9"/>
    <w:qFormat/>
    <w:rsid w:val="00C62340"/>
    <w:pPr>
      <w:keepNext/>
      <w:keepLines/>
      <w:numPr>
        <w:ilvl w:val="2"/>
        <w:numId w:val="3"/>
      </w:numPr>
      <w:spacing w:before="40" w:after="0"/>
      <w:outlineLvl w:val="2"/>
    </w:pPr>
    <w:rPr>
      <w:rFonts w:asciiTheme="majorHAnsi" w:eastAsiaTheme="majorEastAsia" w:hAnsiTheme="majorHAnsi" w:cstheme="majorBidi"/>
      <w:b/>
      <w:color w:val="000000" w:themeColor="text1"/>
      <w:sz w:val="24"/>
      <w:szCs w:val="24"/>
    </w:rPr>
  </w:style>
  <w:style w:type="paragraph" w:styleId="Overskrift4">
    <w:name w:val="heading 4"/>
    <w:basedOn w:val="Normal"/>
    <w:next w:val="Normal"/>
    <w:link w:val="Overskrift4Tegn"/>
    <w:uiPriority w:val="9"/>
    <w:qFormat/>
    <w:rsid w:val="00C62340"/>
    <w:pPr>
      <w:keepNext/>
      <w:keepLines/>
      <w:numPr>
        <w:ilvl w:val="3"/>
        <w:numId w:val="3"/>
      </w:numPr>
      <w:spacing w:before="40" w:after="0"/>
      <w:ind w:left="2880" w:hanging="360"/>
      <w:outlineLvl w:val="3"/>
    </w:pPr>
    <w:rPr>
      <w:rFonts w:asciiTheme="majorHAnsi" w:eastAsiaTheme="majorEastAsia" w:hAnsiTheme="majorHAnsi" w:cstheme="majorBidi"/>
      <w:b/>
      <w:iCs/>
      <w:color w:val="000000" w:themeColor="text1"/>
      <w:sz w:val="21"/>
    </w:rPr>
  </w:style>
  <w:style w:type="paragraph" w:styleId="Overskrift5">
    <w:name w:val="heading 5"/>
    <w:basedOn w:val="Normal"/>
    <w:next w:val="Normal"/>
    <w:link w:val="Overskrift5Tegn"/>
    <w:uiPriority w:val="9"/>
    <w:qFormat/>
    <w:rsid w:val="00C62340"/>
    <w:pPr>
      <w:keepNext/>
      <w:keepLines/>
      <w:numPr>
        <w:ilvl w:val="4"/>
        <w:numId w:val="3"/>
      </w:numPr>
      <w:spacing w:before="40" w:after="0"/>
      <w:ind w:left="3600" w:hanging="360"/>
      <w:outlineLvl w:val="4"/>
    </w:pPr>
    <w:rPr>
      <w:rFonts w:asciiTheme="majorHAnsi" w:eastAsiaTheme="majorEastAsia" w:hAnsiTheme="majorHAnsi" w:cstheme="majorBidi"/>
      <w:b/>
      <w:color w:val="000000" w:themeColor="text1"/>
    </w:rPr>
  </w:style>
  <w:style w:type="paragraph" w:styleId="Overskrift6">
    <w:name w:val="heading 6"/>
    <w:basedOn w:val="Normal"/>
    <w:next w:val="Normal"/>
    <w:link w:val="Overskrift6Tegn"/>
    <w:uiPriority w:val="9"/>
    <w:semiHidden/>
    <w:unhideWhenUsed/>
    <w:qFormat/>
    <w:rsid w:val="00A54981"/>
    <w:pPr>
      <w:keepNext/>
      <w:keepLines/>
      <w:numPr>
        <w:ilvl w:val="5"/>
        <w:numId w:val="3"/>
      </w:numPr>
      <w:spacing w:before="40" w:after="0"/>
      <w:ind w:left="4320" w:hanging="360"/>
      <w:outlineLvl w:val="5"/>
    </w:pPr>
    <w:rPr>
      <w:rFonts w:asciiTheme="majorHAnsi" w:eastAsiaTheme="majorEastAsia" w:hAnsiTheme="majorHAnsi" w:cstheme="majorBidi"/>
      <w:color w:val="012522" w:themeColor="accent1" w:themeShade="7F"/>
    </w:rPr>
  </w:style>
  <w:style w:type="paragraph" w:styleId="Overskrift7">
    <w:name w:val="heading 7"/>
    <w:basedOn w:val="Normal"/>
    <w:next w:val="Normal"/>
    <w:link w:val="Overskrift7Tegn"/>
    <w:uiPriority w:val="9"/>
    <w:semiHidden/>
    <w:unhideWhenUsed/>
    <w:qFormat/>
    <w:rsid w:val="00A54981"/>
    <w:pPr>
      <w:keepNext/>
      <w:keepLines/>
      <w:numPr>
        <w:ilvl w:val="6"/>
        <w:numId w:val="3"/>
      </w:numPr>
      <w:spacing w:before="40" w:after="0"/>
      <w:ind w:left="5040" w:hanging="360"/>
      <w:outlineLvl w:val="6"/>
    </w:pPr>
    <w:rPr>
      <w:rFonts w:asciiTheme="majorHAnsi" w:eastAsiaTheme="majorEastAsia" w:hAnsiTheme="majorHAnsi" w:cstheme="majorBidi"/>
      <w:i/>
      <w:iCs/>
      <w:color w:val="012522" w:themeColor="accent1" w:themeShade="7F"/>
    </w:rPr>
  </w:style>
  <w:style w:type="paragraph" w:styleId="Overskrift8">
    <w:name w:val="heading 8"/>
    <w:basedOn w:val="Normal"/>
    <w:next w:val="Normal"/>
    <w:link w:val="Overskrift8Tegn"/>
    <w:uiPriority w:val="9"/>
    <w:semiHidden/>
    <w:unhideWhenUsed/>
    <w:qFormat/>
    <w:rsid w:val="00A54981"/>
    <w:pPr>
      <w:keepNext/>
      <w:keepLines/>
      <w:numPr>
        <w:ilvl w:val="7"/>
        <w:numId w:val="3"/>
      </w:numPr>
      <w:spacing w:before="40" w:after="0"/>
      <w:ind w:left="5760" w:hanging="36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A54981"/>
    <w:pPr>
      <w:keepNext/>
      <w:keepLines/>
      <w:numPr>
        <w:ilvl w:val="8"/>
        <w:numId w:val="3"/>
      </w:numPr>
      <w:spacing w:before="40" w:after="0"/>
      <w:ind w:left="6480" w:hanging="36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2C0D25"/>
    <w:rPr>
      <w:rFonts w:asciiTheme="majorHAnsi" w:eastAsiaTheme="majorEastAsia" w:hAnsiTheme="majorHAnsi" w:cstheme="majorBidi"/>
      <w:b/>
      <w:color w:val="000000" w:themeColor="text1"/>
      <w:sz w:val="32"/>
      <w:szCs w:val="32"/>
    </w:rPr>
  </w:style>
  <w:style w:type="character" w:customStyle="1" w:styleId="Overskrift2Tegn">
    <w:name w:val="Overskrift 2 Tegn"/>
    <w:basedOn w:val="Standardskriftforavsnitt"/>
    <w:link w:val="Overskrift2"/>
    <w:uiPriority w:val="9"/>
    <w:rsid w:val="002C0D25"/>
    <w:rPr>
      <w:rFonts w:asciiTheme="majorHAnsi" w:eastAsiaTheme="majorEastAsia" w:hAnsiTheme="majorHAnsi" w:cstheme="majorBidi"/>
      <w:b/>
      <w:color w:val="000000" w:themeColor="text1"/>
      <w:sz w:val="27"/>
      <w:szCs w:val="26"/>
    </w:rPr>
  </w:style>
  <w:style w:type="character" w:customStyle="1" w:styleId="Overskrift3Tegn">
    <w:name w:val="Overskrift 3 Tegn"/>
    <w:basedOn w:val="Standardskriftforavsnitt"/>
    <w:link w:val="Overskrift3"/>
    <w:uiPriority w:val="9"/>
    <w:rsid w:val="00C62340"/>
    <w:rPr>
      <w:rFonts w:asciiTheme="majorHAnsi" w:eastAsiaTheme="majorEastAsia" w:hAnsiTheme="majorHAnsi" w:cstheme="majorBidi"/>
      <w:b/>
      <w:color w:val="000000" w:themeColor="text1"/>
      <w:sz w:val="24"/>
      <w:szCs w:val="24"/>
    </w:rPr>
  </w:style>
  <w:style w:type="character" w:customStyle="1" w:styleId="Overskrift4Tegn">
    <w:name w:val="Overskrift 4 Tegn"/>
    <w:basedOn w:val="Standardskriftforavsnitt"/>
    <w:link w:val="Overskrift4"/>
    <w:uiPriority w:val="9"/>
    <w:rsid w:val="00C62340"/>
    <w:rPr>
      <w:rFonts w:asciiTheme="majorHAnsi" w:eastAsiaTheme="majorEastAsia" w:hAnsiTheme="majorHAnsi" w:cstheme="majorBidi"/>
      <w:b/>
      <w:iCs/>
      <w:color w:val="000000" w:themeColor="text1"/>
      <w:sz w:val="21"/>
    </w:rPr>
  </w:style>
  <w:style w:type="character" w:customStyle="1" w:styleId="Overskrift5Tegn">
    <w:name w:val="Overskrift 5 Tegn"/>
    <w:basedOn w:val="Standardskriftforavsnitt"/>
    <w:link w:val="Overskrift5"/>
    <w:uiPriority w:val="9"/>
    <w:rsid w:val="00C62340"/>
    <w:rPr>
      <w:rFonts w:asciiTheme="majorHAnsi" w:eastAsiaTheme="majorEastAsia" w:hAnsiTheme="majorHAnsi" w:cstheme="majorBidi"/>
      <w:b/>
      <w:color w:val="000000" w:themeColor="text1"/>
      <w:sz w:val="20"/>
    </w:rPr>
  </w:style>
  <w:style w:type="character" w:customStyle="1" w:styleId="Overskrift6Tegn">
    <w:name w:val="Overskrift 6 Tegn"/>
    <w:basedOn w:val="Standardskriftforavsnitt"/>
    <w:link w:val="Overskrift6"/>
    <w:uiPriority w:val="9"/>
    <w:semiHidden/>
    <w:rsid w:val="00A54981"/>
    <w:rPr>
      <w:rFonts w:asciiTheme="majorHAnsi" w:eastAsiaTheme="majorEastAsia" w:hAnsiTheme="majorHAnsi" w:cstheme="majorBidi"/>
      <w:color w:val="012522" w:themeColor="accent1" w:themeShade="7F"/>
      <w:sz w:val="20"/>
    </w:rPr>
  </w:style>
  <w:style w:type="character" w:customStyle="1" w:styleId="Overskrift7Tegn">
    <w:name w:val="Overskrift 7 Tegn"/>
    <w:basedOn w:val="Standardskriftforavsnitt"/>
    <w:link w:val="Overskrift7"/>
    <w:uiPriority w:val="9"/>
    <w:semiHidden/>
    <w:rsid w:val="00A54981"/>
    <w:rPr>
      <w:rFonts w:asciiTheme="majorHAnsi" w:eastAsiaTheme="majorEastAsia" w:hAnsiTheme="majorHAnsi" w:cstheme="majorBidi"/>
      <w:i/>
      <w:iCs/>
      <w:color w:val="012522" w:themeColor="accent1" w:themeShade="7F"/>
      <w:sz w:val="20"/>
    </w:rPr>
  </w:style>
  <w:style w:type="character" w:customStyle="1" w:styleId="Overskrift8Tegn">
    <w:name w:val="Overskrift 8 Tegn"/>
    <w:basedOn w:val="Standardskriftforavsnitt"/>
    <w:link w:val="Overskrift8"/>
    <w:uiPriority w:val="9"/>
    <w:semiHidden/>
    <w:rsid w:val="00A54981"/>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A54981"/>
    <w:rPr>
      <w:rFonts w:asciiTheme="majorHAnsi" w:eastAsiaTheme="majorEastAsia" w:hAnsiTheme="majorHAnsi" w:cstheme="majorBidi"/>
      <w:i/>
      <w:iCs/>
      <w:color w:val="272727" w:themeColor="text1" w:themeTint="D8"/>
      <w:sz w:val="21"/>
      <w:szCs w:val="21"/>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6A3A88"/>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6A3A88"/>
    <w:rPr>
      <w:rFonts w:ascii="Tahoma" w:hAnsi="Tahoma" w:cs="Tahoma"/>
      <w:sz w:val="16"/>
      <w:szCs w:val="16"/>
    </w:rPr>
  </w:style>
  <w:style w:type="paragraph" w:styleId="Listeavsnitt">
    <w:name w:val="List Paragraph"/>
    <w:basedOn w:val="Normal"/>
    <w:uiPriority w:val="34"/>
    <w:semiHidden/>
    <w:qFormat/>
    <w:rsid w:val="004F3AB7"/>
    <w:pPr>
      <w:ind w:left="720"/>
      <w:contextualSpacing/>
    </w:pPr>
  </w:style>
  <w:style w:type="paragraph" w:styleId="Punktliste">
    <w:name w:val="List Bullet"/>
    <w:basedOn w:val="Normal"/>
    <w:uiPriority w:val="99"/>
    <w:semiHidden/>
    <w:rsid w:val="003B5D07"/>
    <w:pPr>
      <w:numPr>
        <w:numId w:val="2"/>
      </w:numPr>
      <w:contextualSpacing/>
    </w:pPr>
  </w:style>
  <w:style w:type="paragraph" w:styleId="Bildetekst">
    <w:name w:val="caption"/>
    <w:basedOn w:val="Normal"/>
    <w:next w:val="Normal"/>
    <w:link w:val="BildetekstTegn"/>
    <w:qFormat/>
    <w:rsid w:val="005576D0"/>
    <w:pPr>
      <w:keepNext/>
      <w:tabs>
        <w:tab w:val="left" w:pos="1134"/>
      </w:tabs>
      <w:spacing w:before="280" w:after="80" w:line="240" w:lineRule="auto"/>
      <w:ind w:left="1021" w:hanging="1021"/>
    </w:pPr>
    <w:rPr>
      <w:rFonts w:ascii="Oslo Sans Office" w:eastAsia="Times New Roman" w:hAnsi="Oslo Sans Office" w:cs="Times New Roman"/>
      <w:i/>
      <w:sz w:val="16"/>
      <w:szCs w:val="20"/>
      <w:lang w:eastAsia="nb-NO"/>
    </w:rPr>
  </w:style>
  <w:style w:type="character" w:customStyle="1" w:styleId="BildetekstTegn">
    <w:name w:val="Bildetekst Tegn"/>
    <w:basedOn w:val="Standardskriftforavsnitt"/>
    <w:link w:val="Bildetekst"/>
    <w:rsid w:val="00A330C1"/>
    <w:rPr>
      <w:rFonts w:ascii="Oslo Sans Office" w:eastAsia="Times New Roman" w:hAnsi="Oslo Sans Office" w:cs="Times New Roman"/>
      <w:i/>
      <w:sz w:val="16"/>
      <w:szCs w:val="20"/>
      <w:lang w:eastAsia="nb-NO"/>
    </w:rPr>
  </w:style>
  <w:style w:type="paragraph" w:styleId="Overskriftforinnholdsfortegnelse">
    <w:name w:val="TOC Heading"/>
    <w:basedOn w:val="Overskrift1"/>
    <w:next w:val="Normal"/>
    <w:uiPriority w:val="39"/>
    <w:unhideWhenUsed/>
    <w:qFormat/>
    <w:rsid w:val="00B3523D"/>
    <w:pPr>
      <w:numPr>
        <w:numId w:val="0"/>
      </w:numPr>
      <w:spacing w:before="240" w:after="0" w:line="259" w:lineRule="auto"/>
      <w:outlineLvl w:val="9"/>
    </w:pPr>
    <w:rPr>
      <w:sz w:val="38"/>
      <w:lang w:eastAsia="nb-NO"/>
    </w:rPr>
  </w:style>
  <w:style w:type="paragraph" w:styleId="INNH1">
    <w:name w:val="toc 1"/>
    <w:basedOn w:val="Normal"/>
    <w:next w:val="Normal"/>
    <w:autoRedefine/>
    <w:uiPriority w:val="39"/>
    <w:unhideWhenUsed/>
    <w:rsid w:val="00B3523D"/>
    <w:pPr>
      <w:spacing w:before="120" w:after="120"/>
    </w:pPr>
    <w:rPr>
      <w:b/>
      <w:bCs/>
      <w:caps/>
      <w:szCs w:val="20"/>
    </w:rPr>
  </w:style>
  <w:style w:type="paragraph" w:styleId="INNH2">
    <w:name w:val="toc 2"/>
    <w:basedOn w:val="Normal"/>
    <w:next w:val="Normal"/>
    <w:autoRedefine/>
    <w:uiPriority w:val="39"/>
    <w:unhideWhenUsed/>
    <w:rsid w:val="0096450B"/>
    <w:pPr>
      <w:tabs>
        <w:tab w:val="left" w:pos="800"/>
        <w:tab w:val="left" w:pos="1560"/>
        <w:tab w:val="right" w:leader="dot" w:pos="9254"/>
      </w:tabs>
      <w:spacing w:after="0"/>
      <w:ind w:left="200"/>
    </w:pPr>
    <w:rPr>
      <w:smallCaps/>
      <w:szCs w:val="20"/>
    </w:rPr>
  </w:style>
  <w:style w:type="paragraph" w:styleId="INNH3">
    <w:name w:val="toc 3"/>
    <w:basedOn w:val="Normal"/>
    <w:next w:val="Normal"/>
    <w:autoRedefine/>
    <w:uiPriority w:val="39"/>
    <w:unhideWhenUsed/>
    <w:rsid w:val="00B3523D"/>
    <w:pPr>
      <w:spacing w:after="0"/>
      <w:ind w:left="400"/>
    </w:pPr>
    <w:rPr>
      <w:i/>
      <w:iCs/>
      <w:szCs w:val="20"/>
    </w:rPr>
  </w:style>
  <w:style w:type="character" w:styleId="Hyperkobling">
    <w:name w:val="Hyperlink"/>
    <w:basedOn w:val="Standardskriftforavsnitt"/>
    <w:uiPriority w:val="99"/>
    <w:unhideWhenUsed/>
    <w:rsid w:val="00B3523D"/>
    <w:rPr>
      <w:color w:val="000000" w:themeColor="hyperlink"/>
      <w:u w:val="single"/>
    </w:rPr>
  </w:style>
  <w:style w:type="paragraph" w:styleId="Fotnotetekst">
    <w:name w:val="footnote text"/>
    <w:basedOn w:val="Normal"/>
    <w:link w:val="FotnotetekstTegn"/>
    <w:uiPriority w:val="99"/>
    <w:semiHidden/>
    <w:unhideWhenUsed/>
    <w:rsid w:val="00E95B67"/>
    <w:pPr>
      <w:spacing w:after="0" w:line="240" w:lineRule="auto"/>
    </w:pPr>
    <w:rPr>
      <w:sz w:val="16"/>
      <w:szCs w:val="20"/>
    </w:rPr>
  </w:style>
  <w:style w:type="character" w:customStyle="1" w:styleId="FotnotetekstTegn">
    <w:name w:val="Fotnotetekst Tegn"/>
    <w:basedOn w:val="Standardskriftforavsnitt"/>
    <w:link w:val="Fotnotetekst"/>
    <w:uiPriority w:val="99"/>
    <w:semiHidden/>
    <w:rsid w:val="00E95B67"/>
    <w:rPr>
      <w:sz w:val="16"/>
      <w:szCs w:val="20"/>
    </w:rPr>
  </w:style>
  <w:style w:type="character" w:styleId="Fotnotereferanse">
    <w:name w:val="footnote reference"/>
    <w:basedOn w:val="Standardskriftforavsnitt"/>
    <w:uiPriority w:val="99"/>
    <w:semiHidden/>
    <w:unhideWhenUsed/>
    <w:rsid w:val="00E95B67"/>
    <w:rPr>
      <w:vertAlign w:val="superscript"/>
    </w:rPr>
  </w:style>
  <w:style w:type="table" w:styleId="Listetabell3uthevingsfarge1">
    <w:name w:val="List Table 3 Accent 1"/>
    <w:basedOn w:val="Vanligtabell"/>
    <w:uiPriority w:val="48"/>
    <w:rsid w:val="00BF7B39"/>
    <w:pPr>
      <w:spacing w:after="0" w:line="240" w:lineRule="auto"/>
    </w:pPr>
    <w:tblPr>
      <w:tblStyleRowBandSize w:val="1"/>
      <w:tblStyleColBandSize w:val="1"/>
      <w:tblBorders>
        <w:top w:val="single" w:sz="4" w:space="0" w:color="034B45" w:themeColor="accent1"/>
        <w:left w:val="single" w:sz="4" w:space="0" w:color="034B45" w:themeColor="accent1"/>
        <w:bottom w:val="single" w:sz="4" w:space="0" w:color="034B45" w:themeColor="accent1"/>
        <w:right w:val="single" w:sz="4" w:space="0" w:color="034B45" w:themeColor="accent1"/>
      </w:tblBorders>
    </w:tblPr>
    <w:tblStylePr w:type="firstRow">
      <w:rPr>
        <w:b/>
        <w:bCs/>
        <w:color w:val="FFFFFF" w:themeColor="background1"/>
      </w:rPr>
      <w:tblPr/>
      <w:tcPr>
        <w:shd w:val="clear" w:color="auto" w:fill="034B45" w:themeFill="accent1"/>
      </w:tcPr>
    </w:tblStylePr>
    <w:tblStylePr w:type="lastRow">
      <w:rPr>
        <w:b/>
        <w:bCs/>
      </w:rPr>
      <w:tblPr/>
      <w:tcPr>
        <w:tcBorders>
          <w:top w:val="double" w:sz="4" w:space="0" w:color="034B4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34B45" w:themeColor="accent1"/>
          <w:right w:val="single" w:sz="4" w:space="0" w:color="034B45" w:themeColor="accent1"/>
        </w:tcBorders>
      </w:tcPr>
    </w:tblStylePr>
    <w:tblStylePr w:type="band1Horz">
      <w:tblPr/>
      <w:tcPr>
        <w:tcBorders>
          <w:top w:val="single" w:sz="4" w:space="0" w:color="034B45" w:themeColor="accent1"/>
          <w:bottom w:val="single" w:sz="4" w:space="0" w:color="034B4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34B45" w:themeColor="accent1"/>
          <w:left w:val="nil"/>
        </w:tcBorders>
      </w:tcPr>
    </w:tblStylePr>
    <w:tblStylePr w:type="swCell">
      <w:tblPr/>
      <w:tcPr>
        <w:tcBorders>
          <w:top w:val="double" w:sz="4" w:space="0" w:color="034B45" w:themeColor="accent1"/>
          <w:right w:val="nil"/>
        </w:tcBorders>
      </w:tcPr>
    </w:tblStylePr>
  </w:style>
  <w:style w:type="table" w:styleId="Listetabell4">
    <w:name w:val="List Table 4"/>
    <w:basedOn w:val="Vanligtabell"/>
    <w:uiPriority w:val="49"/>
    <w:rsid w:val="00BF7B3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semiHidden/>
    <w:unhideWhenUsed/>
    <w:rsid w:val="00FA1DDD"/>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INNH4">
    <w:name w:val="toc 4"/>
    <w:basedOn w:val="Normal"/>
    <w:next w:val="Normal"/>
    <w:autoRedefine/>
    <w:uiPriority w:val="39"/>
    <w:unhideWhenUsed/>
    <w:rsid w:val="00FA1DDD"/>
    <w:pPr>
      <w:spacing w:after="0"/>
      <w:ind w:left="600"/>
    </w:pPr>
    <w:rPr>
      <w:sz w:val="18"/>
      <w:szCs w:val="18"/>
    </w:rPr>
  </w:style>
  <w:style w:type="paragraph" w:styleId="INNH5">
    <w:name w:val="toc 5"/>
    <w:basedOn w:val="Normal"/>
    <w:next w:val="Normal"/>
    <w:autoRedefine/>
    <w:uiPriority w:val="39"/>
    <w:unhideWhenUsed/>
    <w:rsid w:val="00FA1DDD"/>
    <w:pPr>
      <w:spacing w:after="0"/>
      <w:ind w:left="800"/>
    </w:pPr>
    <w:rPr>
      <w:sz w:val="18"/>
      <w:szCs w:val="18"/>
    </w:rPr>
  </w:style>
  <w:style w:type="paragraph" w:styleId="INNH6">
    <w:name w:val="toc 6"/>
    <w:basedOn w:val="Normal"/>
    <w:next w:val="Normal"/>
    <w:autoRedefine/>
    <w:uiPriority w:val="39"/>
    <w:unhideWhenUsed/>
    <w:rsid w:val="00FA1DDD"/>
    <w:pPr>
      <w:spacing w:after="0"/>
      <w:ind w:left="1000"/>
    </w:pPr>
    <w:rPr>
      <w:sz w:val="18"/>
      <w:szCs w:val="18"/>
    </w:rPr>
  </w:style>
  <w:style w:type="paragraph" w:styleId="INNH7">
    <w:name w:val="toc 7"/>
    <w:basedOn w:val="Normal"/>
    <w:next w:val="Normal"/>
    <w:autoRedefine/>
    <w:uiPriority w:val="39"/>
    <w:unhideWhenUsed/>
    <w:rsid w:val="00FA1DDD"/>
    <w:pPr>
      <w:spacing w:after="0"/>
      <w:ind w:left="1200"/>
    </w:pPr>
    <w:rPr>
      <w:sz w:val="18"/>
      <w:szCs w:val="18"/>
    </w:rPr>
  </w:style>
  <w:style w:type="paragraph" w:styleId="INNH8">
    <w:name w:val="toc 8"/>
    <w:basedOn w:val="Normal"/>
    <w:next w:val="Normal"/>
    <w:autoRedefine/>
    <w:uiPriority w:val="39"/>
    <w:unhideWhenUsed/>
    <w:rsid w:val="00FA1DDD"/>
    <w:pPr>
      <w:spacing w:after="0"/>
      <w:ind w:left="1400"/>
    </w:pPr>
    <w:rPr>
      <w:sz w:val="18"/>
      <w:szCs w:val="18"/>
    </w:rPr>
  </w:style>
  <w:style w:type="paragraph" w:styleId="INNH9">
    <w:name w:val="toc 9"/>
    <w:basedOn w:val="Normal"/>
    <w:next w:val="Normal"/>
    <w:autoRedefine/>
    <w:uiPriority w:val="39"/>
    <w:unhideWhenUsed/>
    <w:rsid w:val="00FA1DDD"/>
    <w:pPr>
      <w:spacing w:after="0"/>
      <w:ind w:left="1600"/>
    </w:pPr>
    <w:rPr>
      <w:sz w:val="18"/>
      <w:szCs w:val="18"/>
    </w:rPr>
  </w:style>
  <w:style w:type="table" w:styleId="Listetabell4uthevingsfarge6">
    <w:name w:val="List Table 4 Accent 6"/>
    <w:basedOn w:val="Vanligtabell"/>
    <w:uiPriority w:val="49"/>
    <w:rsid w:val="00E858EA"/>
    <w:pPr>
      <w:spacing w:after="0" w:line="240" w:lineRule="auto"/>
    </w:pPr>
    <w:tblPr>
      <w:tblStyleRowBandSize w:val="1"/>
      <w:tblStyleColBandSize w:val="1"/>
      <w:tblBorders>
        <w:top w:val="single" w:sz="4" w:space="0" w:color="FBDCA5" w:themeColor="accent6" w:themeTint="99"/>
        <w:left w:val="single" w:sz="4" w:space="0" w:color="FBDCA5" w:themeColor="accent6" w:themeTint="99"/>
        <w:bottom w:val="single" w:sz="4" w:space="0" w:color="FBDCA5" w:themeColor="accent6" w:themeTint="99"/>
        <w:right w:val="single" w:sz="4" w:space="0" w:color="FBDCA5" w:themeColor="accent6" w:themeTint="99"/>
        <w:insideH w:val="single" w:sz="4" w:space="0" w:color="FBDCA5" w:themeColor="accent6" w:themeTint="99"/>
      </w:tblBorders>
    </w:tblPr>
    <w:tblStylePr w:type="firstRow">
      <w:rPr>
        <w:b/>
        <w:bCs/>
        <w:color w:val="FFFFFF" w:themeColor="background1"/>
      </w:rPr>
      <w:tblPr/>
      <w:tcPr>
        <w:tcBorders>
          <w:top w:val="single" w:sz="4" w:space="0" w:color="F9C66B" w:themeColor="accent6"/>
          <w:left w:val="single" w:sz="4" w:space="0" w:color="F9C66B" w:themeColor="accent6"/>
          <w:bottom w:val="single" w:sz="4" w:space="0" w:color="F9C66B" w:themeColor="accent6"/>
          <w:right w:val="single" w:sz="4" w:space="0" w:color="F9C66B" w:themeColor="accent6"/>
          <w:insideH w:val="nil"/>
        </w:tcBorders>
        <w:shd w:val="clear" w:color="auto" w:fill="F9C66B" w:themeFill="accent6"/>
      </w:tcPr>
    </w:tblStylePr>
    <w:tblStylePr w:type="lastRow">
      <w:rPr>
        <w:b/>
        <w:bCs/>
      </w:rPr>
      <w:tblPr/>
      <w:tcPr>
        <w:tcBorders>
          <w:top w:val="double" w:sz="4" w:space="0" w:color="FBDCA5" w:themeColor="accent6" w:themeTint="99"/>
        </w:tcBorders>
      </w:tcPr>
    </w:tblStylePr>
    <w:tblStylePr w:type="firstCol">
      <w:rPr>
        <w:b/>
        <w:bCs/>
      </w:rPr>
    </w:tblStylePr>
    <w:tblStylePr w:type="lastCol">
      <w:rPr>
        <w:b/>
        <w:bCs/>
      </w:rPr>
    </w:tblStylePr>
    <w:tblStylePr w:type="band1Vert">
      <w:tblPr/>
      <w:tcPr>
        <w:shd w:val="clear" w:color="auto" w:fill="FDF3E1" w:themeFill="accent6" w:themeFillTint="33"/>
      </w:tcPr>
    </w:tblStylePr>
    <w:tblStylePr w:type="band1Horz">
      <w:tblPr/>
      <w:tcPr>
        <w:shd w:val="clear" w:color="auto" w:fill="FDF3E1" w:themeFill="accent6" w:themeFillTint="33"/>
      </w:tcPr>
    </w:tblStylePr>
  </w:style>
  <w:style w:type="table" w:styleId="Listetabell4uthevingsfarge1">
    <w:name w:val="List Table 4 Accent 1"/>
    <w:basedOn w:val="Vanligtabell"/>
    <w:uiPriority w:val="49"/>
    <w:rsid w:val="00E858EA"/>
    <w:pPr>
      <w:spacing w:after="0" w:line="240" w:lineRule="auto"/>
    </w:pPr>
    <w:tblPr>
      <w:tblStyleRowBandSize w:val="1"/>
      <w:tblStyleColBandSize w:val="1"/>
      <w:tblBorders>
        <w:top w:val="single" w:sz="4" w:space="0" w:color="09F1DD" w:themeColor="accent1" w:themeTint="99"/>
        <w:left w:val="single" w:sz="4" w:space="0" w:color="09F1DD" w:themeColor="accent1" w:themeTint="99"/>
        <w:bottom w:val="single" w:sz="4" w:space="0" w:color="09F1DD" w:themeColor="accent1" w:themeTint="99"/>
        <w:right w:val="single" w:sz="4" w:space="0" w:color="09F1DD" w:themeColor="accent1" w:themeTint="99"/>
        <w:insideH w:val="single" w:sz="4" w:space="0" w:color="09F1DD" w:themeColor="accent1" w:themeTint="99"/>
      </w:tblBorders>
    </w:tblPr>
    <w:tblStylePr w:type="firstRow">
      <w:rPr>
        <w:b/>
        <w:bCs/>
        <w:color w:val="FFFFFF" w:themeColor="background1"/>
      </w:rPr>
      <w:tblPr/>
      <w:tcPr>
        <w:tcBorders>
          <w:top w:val="single" w:sz="4" w:space="0" w:color="034B45" w:themeColor="accent1"/>
          <w:left w:val="single" w:sz="4" w:space="0" w:color="034B45" w:themeColor="accent1"/>
          <w:bottom w:val="single" w:sz="4" w:space="0" w:color="034B45" w:themeColor="accent1"/>
          <w:right w:val="single" w:sz="4" w:space="0" w:color="034B45" w:themeColor="accent1"/>
          <w:insideH w:val="nil"/>
        </w:tcBorders>
        <w:shd w:val="clear" w:color="auto" w:fill="034B45" w:themeFill="accent1"/>
      </w:tcPr>
    </w:tblStylePr>
    <w:tblStylePr w:type="lastRow">
      <w:rPr>
        <w:b/>
        <w:bCs/>
      </w:rPr>
      <w:tblPr/>
      <w:tcPr>
        <w:tcBorders>
          <w:top w:val="double" w:sz="4" w:space="0" w:color="09F1DD" w:themeColor="accent1" w:themeTint="99"/>
        </w:tcBorders>
      </w:tcPr>
    </w:tblStylePr>
    <w:tblStylePr w:type="firstCol">
      <w:rPr>
        <w:b/>
        <w:bCs/>
      </w:rPr>
    </w:tblStylePr>
    <w:tblStylePr w:type="lastCol">
      <w:rPr>
        <w:b/>
        <w:bCs/>
      </w:rPr>
    </w:tblStylePr>
    <w:tblStylePr w:type="band1Vert">
      <w:tblPr/>
      <w:tcPr>
        <w:shd w:val="clear" w:color="auto" w:fill="ABFBF4" w:themeFill="accent1" w:themeFillTint="33"/>
      </w:tcPr>
    </w:tblStylePr>
    <w:tblStylePr w:type="band1Horz">
      <w:tblPr/>
      <w:tcPr>
        <w:shd w:val="clear" w:color="auto" w:fill="ABFBF4" w:themeFill="accent1" w:themeFillTint="33"/>
      </w:tcPr>
    </w:tblStylePr>
  </w:style>
  <w:style w:type="table" w:styleId="Rutenettabell4">
    <w:name w:val="Grid Table 4"/>
    <w:basedOn w:val="Vanligtabell"/>
    <w:uiPriority w:val="49"/>
    <w:rsid w:val="002539F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Omtale">
    <w:name w:val="Mention"/>
    <w:basedOn w:val="Standardskriftforavsnitt"/>
    <w:uiPriority w:val="99"/>
    <w:unhideWhenUsed/>
    <w:rsid w:val="002A7FB9"/>
    <w:rPr>
      <w:color w:val="2B579A"/>
      <w:shd w:val="clear" w:color="auto" w:fill="E1DFDD"/>
    </w:rPr>
  </w:style>
  <w:style w:type="table" w:styleId="Rutenettabell5mrkuthevingsfarge1">
    <w:name w:val="Grid Table 5 Dark Accent 1"/>
    <w:basedOn w:val="Vanligtabell"/>
    <w:uiPriority w:val="50"/>
    <w:rsid w:val="00576B4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BF4"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34B4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34B4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34B4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34B45" w:themeFill="accent1"/>
      </w:tcPr>
    </w:tblStylePr>
    <w:tblStylePr w:type="band1Vert">
      <w:tblPr/>
      <w:tcPr>
        <w:shd w:val="clear" w:color="auto" w:fill="58F8EA" w:themeFill="accent1" w:themeFillTint="66"/>
      </w:tcPr>
    </w:tblStylePr>
    <w:tblStylePr w:type="band1Horz">
      <w:tblPr/>
      <w:tcPr>
        <w:shd w:val="clear" w:color="auto" w:fill="58F8EA" w:themeFill="accent1" w:themeFillTint="66"/>
      </w:tcPr>
    </w:tblStylePr>
  </w:style>
  <w:style w:type="character" w:styleId="Ulstomtale">
    <w:name w:val="Unresolved Mention"/>
    <w:basedOn w:val="Standardskriftforavsnitt"/>
    <w:uiPriority w:val="99"/>
    <w:semiHidden/>
    <w:unhideWhenUsed/>
    <w:rsid w:val="00BC7B99"/>
    <w:rPr>
      <w:color w:val="605E5C"/>
      <w:shd w:val="clear" w:color="auto" w:fill="E1DFDD"/>
    </w:rPr>
  </w:style>
  <w:style w:type="table" w:styleId="Rutenettabell5mrkuthevingsfarge3">
    <w:name w:val="Grid Table 5 Dark Accent 3"/>
    <w:basedOn w:val="Vanligtabell"/>
    <w:uiPriority w:val="50"/>
    <w:rsid w:val="00A02F9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3FDF4"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7F6C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7F6C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7F6C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7F6C9" w:themeFill="accent3"/>
      </w:tcPr>
    </w:tblStylePr>
    <w:tblStylePr w:type="band1Vert">
      <w:tblPr/>
      <w:tcPr>
        <w:shd w:val="clear" w:color="auto" w:fill="E8FBE9" w:themeFill="accent3" w:themeFillTint="66"/>
      </w:tcPr>
    </w:tblStylePr>
    <w:tblStylePr w:type="band1Horz">
      <w:tblPr/>
      <w:tcPr>
        <w:shd w:val="clear" w:color="auto" w:fill="E8FBE9" w:themeFill="accent3" w:themeFillTint="66"/>
      </w:tcPr>
    </w:tblStylePr>
  </w:style>
  <w:style w:type="table" w:styleId="Rutenettabell5mrk">
    <w:name w:val="Grid Table 5 Dark"/>
    <w:basedOn w:val="Vanligtabell"/>
    <w:uiPriority w:val="50"/>
    <w:rsid w:val="002B077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etabell4uthevingsfarge3">
    <w:name w:val="List Table 4 Accent 3"/>
    <w:basedOn w:val="Vanligtabell"/>
    <w:uiPriority w:val="49"/>
    <w:rsid w:val="00AE3FEE"/>
    <w:pPr>
      <w:spacing w:after="0" w:line="240" w:lineRule="auto"/>
    </w:pPr>
    <w:tblPr>
      <w:tblStyleRowBandSize w:val="1"/>
      <w:tblStyleColBandSize w:val="1"/>
      <w:tblBorders>
        <w:top w:val="single" w:sz="4" w:space="0" w:color="DDF9DE" w:themeColor="accent3" w:themeTint="99"/>
        <w:left w:val="single" w:sz="4" w:space="0" w:color="DDF9DE" w:themeColor="accent3" w:themeTint="99"/>
        <w:bottom w:val="single" w:sz="4" w:space="0" w:color="DDF9DE" w:themeColor="accent3" w:themeTint="99"/>
        <w:right w:val="single" w:sz="4" w:space="0" w:color="DDF9DE" w:themeColor="accent3" w:themeTint="99"/>
        <w:insideH w:val="single" w:sz="4" w:space="0" w:color="DDF9DE" w:themeColor="accent3" w:themeTint="99"/>
      </w:tblBorders>
    </w:tblPr>
    <w:tblStylePr w:type="firstRow">
      <w:rPr>
        <w:b/>
        <w:bCs/>
        <w:color w:val="FFFFFF" w:themeColor="background1"/>
      </w:rPr>
      <w:tblPr/>
      <w:tcPr>
        <w:tcBorders>
          <w:top w:val="single" w:sz="4" w:space="0" w:color="C7F6C9" w:themeColor="accent3"/>
          <w:left w:val="single" w:sz="4" w:space="0" w:color="C7F6C9" w:themeColor="accent3"/>
          <w:bottom w:val="single" w:sz="4" w:space="0" w:color="C7F6C9" w:themeColor="accent3"/>
          <w:right w:val="single" w:sz="4" w:space="0" w:color="C7F6C9" w:themeColor="accent3"/>
          <w:insideH w:val="nil"/>
        </w:tcBorders>
        <w:shd w:val="clear" w:color="auto" w:fill="C7F6C9" w:themeFill="accent3"/>
      </w:tcPr>
    </w:tblStylePr>
    <w:tblStylePr w:type="lastRow">
      <w:rPr>
        <w:b/>
        <w:bCs/>
      </w:rPr>
      <w:tblPr/>
      <w:tcPr>
        <w:tcBorders>
          <w:top w:val="double" w:sz="4" w:space="0" w:color="DDF9DE" w:themeColor="accent3" w:themeTint="99"/>
        </w:tcBorders>
      </w:tcPr>
    </w:tblStylePr>
    <w:tblStylePr w:type="firstCol">
      <w:rPr>
        <w:b/>
        <w:bCs/>
      </w:rPr>
    </w:tblStylePr>
    <w:tblStylePr w:type="lastCol">
      <w:rPr>
        <w:b/>
        <w:bCs/>
      </w:rPr>
    </w:tblStylePr>
    <w:tblStylePr w:type="band1Vert">
      <w:tblPr/>
      <w:tcPr>
        <w:shd w:val="clear" w:color="auto" w:fill="F3FDF4" w:themeFill="accent3" w:themeFillTint="33"/>
      </w:tcPr>
    </w:tblStylePr>
    <w:tblStylePr w:type="band1Horz">
      <w:tblPr/>
      <w:tcPr>
        <w:shd w:val="clear" w:color="auto" w:fill="F3FDF4" w:themeFill="accent3" w:themeFillTint="33"/>
      </w:tcPr>
    </w:tblStylePr>
  </w:style>
  <w:style w:type="table" w:styleId="Listetabell3uthevingsfarge3">
    <w:name w:val="List Table 3 Accent 3"/>
    <w:basedOn w:val="Vanligtabell"/>
    <w:uiPriority w:val="48"/>
    <w:rsid w:val="00EB5EC2"/>
    <w:pPr>
      <w:spacing w:after="0" w:line="240" w:lineRule="auto"/>
    </w:pPr>
    <w:tblPr>
      <w:tblStyleRowBandSize w:val="1"/>
      <w:tblStyleColBandSize w:val="1"/>
      <w:tblBorders>
        <w:top w:val="single" w:sz="4" w:space="0" w:color="C7F6C9" w:themeColor="accent3"/>
        <w:left w:val="single" w:sz="4" w:space="0" w:color="C7F6C9" w:themeColor="accent3"/>
        <w:bottom w:val="single" w:sz="4" w:space="0" w:color="C7F6C9" w:themeColor="accent3"/>
        <w:right w:val="single" w:sz="4" w:space="0" w:color="C7F6C9" w:themeColor="accent3"/>
      </w:tblBorders>
    </w:tblPr>
    <w:tblStylePr w:type="firstRow">
      <w:rPr>
        <w:b/>
        <w:bCs/>
        <w:color w:val="FFFFFF" w:themeColor="background1"/>
      </w:rPr>
      <w:tblPr/>
      <w:tcPr>
        <w:shd w:val="clear" w:color="auto" w:fill="C7F6C9" w:themeFill="accent3"/>
      </w:tcPr>
    </w:tblStylePr>
    <w:tblStylePr w:type="lastRow">
      <w:rPr>
        <w:b/>
        <w:bCs/>
      </w:rPr>
      <w:tblPr/>
      <w:tcPr>
        <w:tcBorders>
          <w:top w:val="double" w:sz="4" w:space="0" w:color="C7F6C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7F6C9" w:themeColor="accent3"/>
          <w:right w:val="single" w:sz="4" w:space="0" w:color="C7F6C9" w:themeColor="accent3"/>
        </w:tcBorders>
      </w:tcPr>
    </w:tblStylePr>
    <w:tblStylePr w:type="band1Horz">
      <w:tblPr/>
      <w:tcPr>
        <w:tcBorders>
          <w:top w:val="single" w:sz="4" w:space="0" w:color="C7F6C9" w:themeColor="accent3"/>
          <w:bottom w:val="single" w:sz="4" w:space="0" w:color="C7F6C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7F6C9" w:themeColor="accent3"/>
          <w:left w:val="nil"/>
        </w:tcBorders>
      </w:tcPr>
    </w:tblStylePr>
    <w:tblStylePr w:type="swCell">
      <w:tblPr/>
      <w:tcPr>
        <w:tcBorders>
          <w:top w:val="double" w:sz="4" w:space="0" w:color="C7F6C9" w:themeColor="accent3"/>
          <w:right w:val="nil"/>
        </w:tcBorders>
      </w:tcPr>
    </w:tblStylePr>
  </w:style>
  <w:style w:type="character" w:customStyle="1" w:styleId="CommentReference1">
    <w:name w:val="Comment Reference1"/>
    <w:basedOn w:val="Standardskriftforavsnitt"/>
    <w:uiPriority w:val="99"/>
    <w:semiHidden/>
    <w:unhideWhenUsed/>
    <w:rsid w:val="009E2BB6"/>
    <w:rPr>
      <w:sz w:val="16"/>
      <w:szCs w:val="16"/>
    </w:rPr>
  </w:style>
  <w:style w:type="paragraph" w:customStyle="1" w:styleId="CommentText1">
    <w:name w:val="Comment Text1"/>
    <w:basedOn w:val="Normal"/>
    <w:uiPriority w:val="99"/>
    <w:unhideWhenUsed/>
    <w:rsid w:val="009E2BB6"/>
    <w:pPr>
      <w:spacing w:line="240" w:lineRule="auto"/>
    </w:pPr>
    <w:rPr>
      <w:szCs w:val="20"/>
    </w:rPr>
  </w:style>
  <w:style w:type="paragraph" w:customStyle="1" w:styleId="CommentSubject1">
    <w:name w:val="Comment Subject1"/>
    <w:basedOn w:val="CommentText1"/>
    <w:next w:val="CommentText1"/>
    <w:uiPriority w:val="99"/>
    <w:semiHidden/>
    <w:unhideWhenUsed/>
    <w:rsid w:val="009E2BB6"/>
    <w:rPr>
      <w:b/>
      <w:bCs/>
    </w:rPr>
  </w:style>
  <w:style w:type="table" w:styleId="Rutenettabell4uthevingsfarge3">
    <w:name w:val="Grid Table 4 Accent 3"/>
    <w:basedOn w:val="Vanligtabell"/>
    <w:uiPriority w:val="49"/>
    <w:rsid w:val="005A696F"/>
    <w:pPr>
      <w:spacing w:after="0" w:line="240" w:lineRule="auto"/>
    </w:pPr>
    <w:tblPr>
      <w:tblStyleRowBandSize w:val="1"/>
      <w:tblStyleColBandSize w:val="1"/>
      <w:tblBorders>
        <w:top w:val="single" w:sz="4" w:space="0" w:color="DDF9DE" w:themeColor="accent3" w:themeTint="99"/>
        <w:left w:val="single" w:sz="4" w:space="0" w:color="DDF9DE" w:themeColor="accent3" w:themeTint="99"/>
        <w:bottom w:val="single" w:sz="4" w:space="0" w:color="DDF9DE" w:themeColor="accent3" w:themeTint="99"/>
        <w:right w:val="single" w:sz="4" w:space="0" w:color="DDF9DE" w:themeColor="accent3" w:themeTint="99"/>
        <w:insideH w:val="single" w:sz="4" w:space="0" w:color="DDF9DE" w:themeColor="accent3" w:themeTint="99"/>
        <w:insideV w:val="single" w:sz="4" w:space="0" w:color="DDF9DE" w:themeColor="accent3" w:themeTint="99"/>
      </w:tblBorders>
    </w:tblPr>
    <w:tblStylePr w:type="firstRow">
      <w:rPr>
        <w:b/>
        <w:bCs/>
        <w:color w:val="FFFFFF" w:themeColor="background1"/>
      </w:rPr>
      <w:tblPr/>
      <w:tcPr>
        <w:tcBorders>
          <w:top w:val="single" w:sz="4" w:space="0" w:color="C7F6C9" w:themeColor="accent3"/>
          <w:left w:val="single" w:sz="4" w:space="0" w:color="C7F6C9" w:themeColor="accent3"/>
          <w:bottom w:val="single" w:sz="4" w:space="0" w:color="C7F6C9" w:themeColor="accent3"/>
          <w:right w:val="single" w:sz="4" w:space="0" w:color="C7F6C9" w:themeColor="accent3"/>
          <w:insideH w:val="nil"/>
          <w:insideV w:val="nil"/>
        </w:tcBorders>
        <w:shd w:val="clear" w:color="auto" w:fill="C7F6C9" w:themeFill="accent3"/>
      </w:tcPr>
    </w:tblStylePr>
    <w:tblStylePr w:type="lastRow">
      <w:rPr>
        <w:b/>
        <w:bCs/>
      </w:rPr>
      <w:tblPr/>
      <w:tcPr>
        <w:tcBorders>
          <w:top w:val="double" w:sz="4" w:space="0" w:color="C7F6C9" w:themeColor="accent3"/>
        </w:tcBorders>
      </w:tcPr>
    </w:tblStylePr>
    <w:tblStylePr w:type="firstCol">
      <w:rPr>
        <w:b/>
        <w:bCs/>
      </w:rPr>
    </w:tblStylePr>
    <w:tblStylePr w:type="lastCol">
      <w:rPr>
        <w:b/>
        <w:bCs/>
      </w:rPr>
    </w:tblStylePr>
    <w:tblStylePr w:type="band1Vert">
      <w:tblPr/>
      <w:tcPr>
        <w:shd w:val="clear" w:color="auto" w:fill="F3FDF4" w:themeFill="accent3" w:themeFillTint="33"/>
      </w:tcPr>
    </w:tblStylePr>
    <w:tblStylePr w:type="band1Horz">
      <w:tblPr/>
      <w:tcPr>
        <w:shd w:val="clear" w:color="auto" w:fill="F3FDF4" w:themeFill="accent3" w:themeFillTint="33"/>
      </w:tcPr>
    </w:tblStyle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82E11"/>
    <w:rPr>
      <w:b/>
      <w:bCs/>
    </w:rPr>
  </w:style>
  <w:style w:type="character" w:customStyle="1" w:styleId="KommentaremneTegn">
    <w:name w:val="Kommentaremne Tegn"/>
    <w:basedOn w:val="MerknadstekstTegn"/>
    <w:link w:val="Kommentaremne"/>
    <w:uiPriority w:val="99"/>
    <w:semiHidden/>
    <w:rsid w:val="00982E1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5.xml"/><Relationship Id="rId26" Type="http://schemas.openxmlformats.org/officeDocument/2006/relationships/image" Target="media/image10.jpeg"/><Relationship Id="rId3" Type="http://schemas.openxmlformats.org/officeDocument/2006/relationships/customXml" Target="../customXml/item3.xml"/><Relationship Id="rId21" Type="http://schemas.openxmlformats.org/officeDocument/2006/relationships/image" Target="media/image5.jpe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chart" Target="charts/chart4.xml"/><Relationship Id="rId25" Type="http://schemas.openxmlformats.org/officeDocument/2006/relationships/image" Target="media/image9.jpe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image" Target="media/image4.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chart" Target="charts/chart2.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3.jpe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G530016\AppData\Local\Temp\0f92ca7f-36fa-4fec-b65d-9534cd043b24_rapportmal-Word.zip.rapportmal-Word.zip\Rapportmal_1spalte_.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sz="1400" b="0" i="0" u="none" strike="noStrike" kern="1200" spc="0" baseline="0">
                <a:solidFill>
                  <a:sysClr val="windowText" lastClr="000000">
                    <a:lumMod val="65000"/>
                    <a:lumOff val="35000"/>
                  </a:sysClr>
                </a:solidFill>
              </a:rPr>
              <a:t>Mengde 7158 sendt til mottak per måned (2024)</a:t>
            </a:r>
          </a:p>
        </c:rich>
      </c:tx>
      <c:layout>
        <c:manualLayout>
          <c:xMode val="edge"/>
          <c:yMode val="edge"/>
          <c:x val="0.11554721707710937"/>
          <c:y val="3.776256785461411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stacked"/>
        <c:varyColors val="0"/>
        <c:ser>
          <c:idx val="0"/>
          <c:order val="0"/>
          <c:tx>
            <c:strRef>
              <c:f>'Delkontrakt 3 - Vinduer'!$A$4</c:f>
              <c:strCache>
                <c:ptCount val="1"/>
                <c:pt idx="0">
                  <c:v>HA24</c:v>
                </c:pt>
              </c:strCache>
            </c:strRef>
          </c:tx>
          <c:spPr>
            <a:solidFill>
              <a:srgbClr val="C7F6C9"/>
            </a:solidFill>
            <a:ln>
              <a:noFill/>
            </a:ln>
            <a:effectLst/>
          </c:spPr>
          <c:invertIfNegative val="0"/>
          <c:cat>
            <c:strRef>
              <c:f>'Delkontrakt 3 - Vinduer'!$B$3:$M$3</c:f>
              <c:strCache>
                <c:ptCount val="12"/>
                <c:pt idx="0">
                  <c:v>Jan</c:v>
                </c:pt>
                <c:pt idx="1">
                  <c:v>Feb</c:v>
                </c:pt>
                <c:pt idx="2">
                  <c:v>Mar</c:v>
                </c:pt>
                <c:pt idx="3">
                  <c:v>Apr</c:v>
                </c:pt>
                <c:pt idx="4">
                  <c:v>Mai</c:v>
                </c:pt>
                <c:pt idx="5">
                  <c:v>Jun</c:v>
                </c:pt>
                <c:pt idx="6">
                  <c:v>Jul</c:v>
                </c:pt>
                <c:pt idx="7">
                  <c:v>Aug</c:v>
                </c:pt>
                <c:pt idx="8">
                  <c:v>Sep</c:v>
                </c:pt>
                <c:pt idx="9">
                  <c:v>Okt</c:v>
                </c:pt>
                <c:pt idx="10">
                  <c:v>Nov</c:v>
                </c:pt>
                <c:pt idx="11">
                  <c:v>Des</c:v>
                </c:pt>
              </c:strCache>
            </c:strRef>
          </c:cat>
          <c:val>
            <c:numRef>
              <c:f>'Delkontrakt 3 - Vinduer'!$B$4:$M$4</c:f>
              <c:numCache>
                <c:formatCode>#\ ##0.0</c:formatCode>
                <c:ptCount val="12"/>
                <c:pt idx="0">
                  <c:v>7.7389999999999999</c:v>
                </c:pt>
                <c:pt idx="1">
                  <c:v>8.6790000000000003</c:v>
                </c:pt>
                <c:pt idx="2">
                  <c:v>6.9720000000000004</c:v>
                </c:pt>
                <c:pt idx="3">
                  <c:v>19.751000000000001</c:v>
                </c:pt>
                <c:pt idx="4">
                  <c:v>19.016999999999999</c:v>
                </c:pt>
                <c:pt idx="5">
                  <c:v>7.7370000000000001</c:v>
                </c:pt>
                <c:pt idx="6">
                  <c:v>16.283000000000001</c:v>
                </c:pt>
                <c:pt idx="7">
                  <c:v>10</c:v>
                </c:pt>
                <c:pt idx="8">
                  <c:v>20.138999999999999</c:v>
                </c:pt>
                <c:pt idx="9">
                  <c:v>16.471</c:v>
                </c:pt>
                <c:pt idx="10">
                  <c:v>22.341000000000001</c:v>
                </c:pt>
                <c:pt idx="11">
                  <c:v>10.911</c:v>
                </c:pt>
              </c:numCache>
            </c:numRef>
          </c:val>
          <c:extLst>
            <c:ext xmlns:c16="http://schemas.microsoft.com/office/drawing/2014/chart" uri="{C3380CC4-5D6E-409C-BE32-E72D297353CC}">
              <c16:uniqueId val="{00000000-BD15-4940-9F1D-4FD2A3303FA6}"/>
            </c:ext>
          </c:extLst>
        </c:ser>
        <c:ser>
          <c:idx val="1"/>
          <c:order val="1"/>
          <c:tx>
            <c:strRef>
              <c:f>'Delkontrakt 3 - Vinduer'!$A$5</c:f>
              <c:strCache>
                <c:ptCount val="1"/>
                <c:pt idx="0">
                  <c:v>Grønmo</c:v>
                </c:pt>
              </c:strCache>
            </c:strRef>
          </c:tx>
          <c:spPr>
            <a:solidFill>
              <a:srgbClr val="034B45"/>
            </a:solidFill>
            <a:ln>
              <a:noFill/>
            </a:ln>
            <a:effectLst/>
          </c:spPr>
          <c:invertIfNegative val="0"/>
          <c:cat>
            <c:strRef>
              <c:f>'Delkontrakt 3 - Vinduer'!$B$3:$M$3</c:f>
              <c:strCache>
                <c:ptCount val="12"/>
                <c:pt idx="0">
                  <c:v>Jan</c:v>
                </c:pt>
                <c:pt idx="1">
                  <c:v>Feb</c:v>
                </c:pt>
                <c:pt idx="2">
                  <c:v>Mar</c:v>
                </c:pt>
                <c:pt idx="3">
                  <c:v>Apr</c:v>
                </c:pt>
                <c:pt idx="4">
                  <c:v>Mai</c:v>
                </c:pt>
                <c:pt idx="5">
                  <c:v>Jun</c:v>
                </c:pt>
                <c:pt idx="6">
                  <c:v>Jul</c:v>
                </c:pt>
                <c:pt idx="7">
                  <c:v>Aug</c:v>
                </c:pt>
                <c:pt idx="8">
                  <c:v>Sep</c:v>
                </c:pt>
                <c:pt idx="9">
                  <c:v>Okt</c:v>
                </c:pt>
                <c:pt idx="10">
                  <c:v>Nov</c:v>
                </c:pt>
                <c:pt idx="11">
                  <c:v>Des</c:v>
                </c:pt>
              </c:strCache>
            </c:strRef>
          </c:cat>
          <c:val>
            <c:numRef>
              <c:f>'Delkontrakt 3 - Vinduer'!$B$5:$M$5</c:f>
              <c:numCache>
                <c:formatCode>#\ ##0.0</c:formatCode>
                <c:ptCount val="12"/>
                <c:pt idx="0">
                  <c:v>4.68</c:v>
                </c:pt>
                <c:pt idx="1">
                  <c:v>0.433</c:v>
                </c:pt>
                <c:pt idx="2">
                  <c:v>6.08</c:v>
                </c:pt>
                <c:pt idx="3">
                  <c:v>2.5529999999999999</c:v>
                </c:pt>
                <c:pt idx="4">
                  <c:v>6.806</c:v>
                </c:pt>
                <c:pt idx="5">
                  <c:v>3.8220000000000001</c:v>
                </c:pt>
                <c:pt idx="6">
                  <c:v>6.3330000000000002</c:v>
                </c:pt>
                <c:pt idx="7">
                  <c:v>5.2480000000000002</c:v>
                </c:pt>
                <c:pt idx="8">
                  <c:v>5.7329999999999997</c:v>
                </c:pt>
                <c:pt idx="9">
                  <c:v>7.0830000000000002</c:v>
                </c:pt>
                <c:pt idx="10">
                  <c:v>4.9950000000000001</c:v>
                </c:pt>
                <c:pt idx="11">
                  <c:v>4.4160000000000004</c:v>
                </c:pt>
              </c:numCache>
            </c:numRef>
          </c:val>
          <c:extLst>
            <c:ext xmlns:c16="http://schemas.microsoft.com/office/drawing/2014/chart" uri="{C3380CC4-5D6E-409C-BE32-E72D297353CC}">
              <c16:uniqueId val="{00000001-BD15-4940-9F1D-4FD2A3303FA6}"/>
            </c:ext>
          </c:extLst>
        </c:ser>
        <c:dLbls>
          <c:showLegendKey val="0"/>
          <c:showVal val="0"/>
          <c:showCatName val="0"/>
          <c:showSerName val="0"/>
          <c:showPercent val="0"/>
          <c:showBubbleSize val="0"/>
        </c:dLbls>
        <c:gapWidth val="150"/>
        <c:overlap val="100"/>
        <c:axId val="1419943311"/>
        <c:axId val="1419940911"/>
      </c:barChart>
      <c:catAx>
        <c:axId val="141994331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nb-NO"/>
                  <a:t>Måned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b-N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1419940911"/>
        <c:crosses val="autoZero"/>
        <c:auto val="1"/>
        <c:lblAlgn val="ctr"/>
        <c:lblOffset val="100"/>
        <c:noMultiLvlLbl val="0"/>
      </c:catAx>
      <c:valAx>
        <c:axId val="141994091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nb-NO" sz="1000" b="0" i="0" u="none" strike="noStrike" baseline="0"/>
                  <a:t>Vekt  </a:t>
                </a:r>
                <a:r>
                  <a:rPr lang="nb-NO" baseline="0"/>
                  <a:t>[Tonn]</a:t>
                </a:r>
                <a:endParaRPr lang="nb-NO"/>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b-NO"/>
            </a:p>
          </c:txPr>
        </c:title>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14199433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sz="1400" b="0" i="0" u="none" strike="noStrike" baseline="0"/>
              <a:t>Mengde 7158 sendt til mottak per måned (2025)</a:t>
            </a:r>
            <a:endParaRPr lang="nb-NO"/>
          </a:p>
        </c:rich>
      </c:tx>
      <c:layout>
        <c:manualLayout>
          <c:xMode val="edge"/>
          <c:yMode val="edge"/>
          <c:x val="0.11351472903080727"/>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stacked"/>
        <c:varyColors val="0"/>
        <c:ser>
          <c:idx val="0"/>
          <c:order val="0"/>
          <c:tx>
            <c:strRef>
              <c:f>'Delkontrakt 3 - Vinduer'!$A$10</c:f>
              <c:strCache>
                <c:ptCount val="1"/>
                <c:pt idx="0">
                  <c:v>HA24</c:v>
                </c:pt>
              </c:strCache>
            </c:strRef>
          </c:tx>
          <c:spPr>
            <a:solidFill>
              <a:srgbClr val="C7F6C9"/>
            </a:solidFill>
            <a:ln>
              <a:noFill/>
            </a:ln>
            <a:effectLst/>
          </c:spPr>
          <c:invertIfNegative val="0"/>
          <c:cat>
            <c:strRef>
              <c:f>'Delkontrakt 3 - Vinduer'!$B$3:$M$3</c:f>
              <c:strCache>
                <c:ptCount val="12"/>
                <c:pt idx="0">
                  <c:v>Jan</c:v>
                </c:pt>
                <c:pt idx="1">
                  <c:v>Feb</c:v>
                </c:pt>
                <c:pt idx="2">
                  <c:v>Mar</c:v>
                </c:pt>
                <c:pt idx="3">
                  <c:v>Apr</c:v>
                </c:pt>
                <c:pt idx="4">
                  <c:v>Mai</c:v>
                </c:pt>
                <c:pt idx="5">
                  <c:v>Jun</c:v>
                </c:pt>
                <c:pt idx="6">
                  <c:v>Jul</c:v>
                </c:pt>
                <c:pt idx="7">
                  <c:v>Aug</c:v>
                </c:pt>
                <c:pt idx="8">
                  <c:v>Sep</c:v>
                </c:pt>
                <c:pt idx="9">
                  <c:v>Okt</c:v>
                </c:pt>
                <c:pt idx="10">
                  <c:v>Nov</c:v>
                </c:pt>
                <c:pt idx="11">
                  <c:v>Des</c:v>
                </c:pt>
              </c:strCache>
            </c:strRef>
          </c:cat>
          <c:val>
            <c:numRef>
              <c:f>'Delkontrakt 3 - Vinduer'!$B$10:$M$10</c:f>
              <c:numCache>
                <c:formatCode>#\ ##0.0</c:formatCode>
                <c:ptCount val="12"/>
                <c:pt idx="0">
                  <c:v>7.5830000000000002</c:v>
                </c:pt>
                <c:pt idx="1">
                  <c:v>13.141</c:v>
                </c:pt>
                <c:pt idx="2">
                  <c:v>17.719000000000001</c:v>
                </c:pt>
                <c:pt idx="3">
                  <c:v>8.0990000000000002</c:v>
                </c:pt>
                <c:pt idx="4">
                  <c:v>14.695</c:v>
                </c:pt>
                <c:pt idx="5">
                  <c:v>12.113</c:v>
                </c:pt>
                <c:pt idx="6">
                  <c:v>15.515000000000001</c:v>
                </c:pt>
                <c:pt idx="7">
                  <c:v>10.199999999999999</c:v>
                </c:pt>
                <c:pt idx="8">
                  <c:v>14.603</c:v>
                </c:pt>
                <c:pt idx="9">
                  <c:v>14.956</c:v>
                </c:pt>
                <c:pt idx="10">
                  <c:v>13.866</c:v>
                </c:pt>
                <c:pt idx="11">
                  <c:v>4.476</c:v>
                </c:pt>
              </c:numCache>
            </c:numRef>
          </c:val>
          <c:extLst>
            <c:ext xmlns:c16="http://schemas.microsoft.com/office/drawing/2014/chart" uri="{C3380CC4-5D6E-409C-BE32-E72D297353CC}">
              <c16:uniqueId val="{00000000-1543-491B-8845-45134FA60370}"/>
            </c:ext>
          </c:extLst>
        </c:ser>
        <c:ser>
          <c:idx val="1"/>
          <c:order val="1"/>
          <c:tx>
            <c:strRef>
              <c:f>'Delkontrakt 3 - Vinduer'!$A$5</c:f>
              <c:strCache>
                <c:ptCount val="1"/>
                <c:pt idx="0">
                  <c:v>Grønmo</c:v>
                </c:pt>
              </c:strCache>
            </c:strRef>
          </c:tx>
          <c:spPr>
            <a:solidFill>
              <a:srgbClr val="034B45"/>
            </a:solidFill>
            <a:ln>
              <a:noFill/>
            </a:ln>
            <a:effectLst/>
          </c:spPr>
          <c:invertIfNegative val="0"/>
          <c:cat>
            <c:strRef>
              <c:f>'Delkontrakt 3 - Vinduer'!$B$3:$M$3</c:f>
              <c:strCache>
                <c:ptCount val="12"/>
                <c:pt idx="0">
                  <c:v>Jan</c:v>
                </c:pt>
                <c:pt idx="1">
                  <c:v>Feb</c:v>
                </c:pt>
                <c:pt idx="2">
                  <c:v>Mar</c:v>
                </c:pt>
                <c:pt idx="3">
                  <c:v>Apr</c:v>
                </c:pt>
                <c:pt idx="4">
                  <c:v>Mai</c:v>
                </c:pt>
                <c:pt idx="5">
                  <c:v>Jun</c:v>
                </c:pt>
                <c:pt idx="6">
                  <c:v>Jul</c:v>
                </c:pt>
                <c:pt idx="7">
                  <c:v>Aug</c:v>
                </c:pt>
                <c:pt idx="8">
                  <c:v>Sep</c:v>
                </c:pt>
                <c:pt idx="9">
                  <c:v>Okt</c:v>
                </c:pt>
                <c:pt idx="10">
                  <c:v>Nov</c:v>
                </c:pt>
                <c:pt idx="11">
                  <c:v>Des</c:v>
                </c:pt>
              </c:strCache>
            </c:strRef>
          </c:cat>
          <c:val>
            <c:numRef>
              <c:f>'Delkontrakt 3 - Vinduer'!$B$11:$M$11</c:f>
              <c:numCache>
                <c:formatCode>#\ ##0.0</c:formatCode>
                <c:ptCount val="12"/>
                <c:pt idx="0">
                  <c:v>2.1890000000000001</c:v>
                </c:pt>
                <c:pt idx="1">
                  <c:v>0</c:v>
                </c:pt>
                <c:pt idx="2">
                  <c:v>5.1159999999999997</c:v>
                </c:pt>
                <c:pt idx="3">
                  <c:v>5.0510000000000002</c:v>
                </c:pt>
                <c:pt idx="4">
                  <c:v>2.258</c:v>
                </c:pt>
                <c:pt idx="5">
                  <c:v>2.7109999999999999</c:v>
                </c:pt>
                <c:pt idx="6">
                  <c:v>4.7670000000000003</c:v>
                </c:pt>
                <c:pt idx="7">
                  <c:v>2.2610000000000001</c:v>
                </c:pt>
                <c:pt idx="8">
                  <c:v>2.5230000000000001</c:v>
                </c:pt>
                <c:pt idx="9">
                  <c:v>7.7409999999999997</c:v>
                </c:pt>
                <c:pt idx="10">
                  <c:v>2.02</c:v>
                </c:pt>
                <c:pt idx="11">
                  <c:v>1.8520000000000001</c:v>
                </c:pt>
              </c:numCache>
            </c:numRef>
          </c:val>
          <c:extLst>
            <c:ext xmlns:c16="http://schemas.microsoft.com/office/drawing/2014/chart" uri="{C3380CC4-5D6E-409C-BE32-E72D297353CC}">
              <c16:uniqueId val="{00000001-1543-491B-8845-45134FA60370}"/>
            </c:ext>
          </c:extLst>
        </c:ser>
        <c:dLbls>
          <c:showLegendKey val="0"/>
          <c:showVal val="0"/>
          <c:showCatName val="0"/>
          <c:showSerName val="0"/>
          <c:showPercent val="0"/>
          <c:showBubbleSize val="0"/>
        </c:dLbls>
        <c:gapWidth val="150"/>
        <c:overlap val="100"/>
        <c:axId val="1419943311"/>
        <c:axId val="1419940911"/>
      </c:barChart>
      <c:catAx>
        <c:axId val="141994331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nb-NO"/>
                  <a:t>Måned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b-N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1419940911"/>
        <c:crosses val="autoZero"/>
        <c:auto val="1"/>
        <c:lblAlgn val="ctr"/>
        <c:lblOffset val="100"/>
        <c:noMultiLvlLbl val="0"/>
      </c:catAx>
      <c:valAx>
        <c:axId val="141994091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nb-NO" sz="1000" b="0" i="0" u="none" strike="noStrike" kern="1200" baseline="0">
                    <a:solidFill>
                      <a:sysClr val="windowText" lastClr="000000">
                        <a:lumMod val="65000"/>
                        <a:lumOff val="35000"/>
                      </a:sysClr>
                    </a:solidFill>
                  </a:rPr>
                  <a:t>Vekt  [Tonn]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b-NO"/>
            </a:p>
          </c:txPr>
        </c:title>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14199433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sz="1400" b="0" i="0" u="none" strike="noStrike" baseline="0"/>
              <a:t>Mengde blandet vindusglass sendt til mottak per måned (2024)</a:t>
            </a:r>
            <a:endParaRPr lang="nb-NO"/>
          </a:p>
        </c:rich>
      </c:tx>
      <c:layout>
        <c:manualLayout>
          <c:xMode val="edge"/>
          <c:yMode val="edge"/>
          <c:x val="0.12821339467398038"/>
          <c:y val="3.78787878787878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stacked"/>
        <c:varyColors val="0"/>
        <c:ser>
          <c:idx val="0"/>
          <c:order val="0"/>
          <c:tx>
            <c:strRef>
              <c:f>'Delkontrakt 3 - Vinduer'!$A$54</c:f>
              <c:strCache>
                <c:ptCount val="1"/>
                <c:pt idx="0">
                  <c:v>HA24</c:v>
                </c:pt>
              </c:strCache>
            </c:strRef>
          </c:tx>
          <c:spPr>
            <a:solidFill>
              <a:srgbClr val="C7F6C9"/>
            </a:solidFill>
            <a:ln>
              <a:noFill/>
            </a:ln>
            <a:effectLst/>
          </c:spPr>
          <c:invertIfNegative val="0"/>
          <c:cat>
            <c:strRef>
              <c:f>'Delkontrakt 3 - Vinduer'!$B$3:$M$3</c:f>
              <c:strCache>
                <c:ptCount val="12"/>
                <c:pt idx="0">
                  <c:v>Jan</c:v>
                </c:pt>
                <c:pt idx="1">
                  <c:v>Feb</c:v>
                </c:pt>
                <c:pt idx="2">
                  <c:v>Mar</c:v>
                </c:pt>
                <c:pt idx="3">
                  <c:v>Apr</c:v>
                </c:pt>
                <c:pt idx="4">
                  <c:v>Mai</c:v>
                </c:pt>
                <c:pt idx="5">
                  <c:v>Jun</c:v>
                </c:pt>
                <c:pt idx="6">
                  <c:v>Jul</c:v>
                </c:pt>
                <c:pt idx="7">
                  <c:v>Aug</c:v>
                </c:pt>
                <c:pt idx="8">
                  <c:v>Sep</c:v>
                </c:pt>
                <c:pt idx="9">
                  <c:v>Okt</c:v>
                </c:pt>
                <c:pt idx="10">
                  <c:v>Nov</c:v>
                </c:pt>
                <c:pt idx="11">
                  <c:v>Des</c:v>
                </c:pt>
              </c:strCache>
            </c:strRef>
          </c:cat>
          <c:val>
            <c:numRef>
              <c:f>'Delkontrakt 3 - Vinduer'!$B$54:$M$54</c:f>
              <c:numCache>
                <c:formatCode>#\ ##0.0</c:formatCode>
                <c:ptCount val="12"/>
                <c:pt idx="0">
                  <c:v>12.308999999999999</c:v>
                </c:pt>
                <c:pt idx="1">
                  <c:v>7.8239999999999998</c:v>
                </c:pt>
                <c:pt idx="2">
                  <c:v>11.053000000000001</c:v>
                </c:pt>
                <c:pt idx="3">
                  <c:v>10.406000000000001</c:v>
                </c:pt>
                <c:pt idx="4">
                  <c:v>20.245000000000001</c:v>
                </c:pt>
                <c:pt idx="5">
                  <c:v>11.631</c:v>
                </c:pt>
                <c:pt idx="6">
                  <c:v>17.794</c:v>
                </c:pt>
                <c:pt idx="7">
                  <c:v>13.391999999999999</c:v>
                </c:pt>
                <c:pt idx="8">
                  <c:v>21.736000000000001</c:v>
                </c:pt>
                <c:pt idx="9">
                  <c:v>19.576000000000001</c:v>
                </c:pt>
                <c:pt idx="10">
                  <c:v>29.984999999999999</c:v>
                </c:pt>
                <c:pt idx="11">
                  <c:v>19.338000000000001</c:v>
                </c:pt>
              </c:numCache>
            </c:numRef>
          </c:val>
          <c:extLst>
            <c:ext xmlns:c16="http://schemas.microsoft.com/office/drawing/2014/chart" uri="{C3380CC4-5D6E-409C-BE32-E72D297353CC}">
              <c16:uniqueId val="{00000000-2163-4BDD-8E96-152454374EB0}"/>
            </c:ext>
          </c:extLst>
        </c:ser>
        <c:ser>
          <c:idx val="1"/>
          <c:order val="1"/>
          <c:tx>
            <c:strRef>
              <c:f>'Delkontrakt 3 - Vinduer'!$A$5</c:f>
              <c:strCache>
                <c:ptCount val="1"/>
                <c:pt idx="0">
                  <c:v>Grønmo</c:v>
                </c:pt>
              </c:strCache>
            </c:strRef>
          </c:tx>
          <c:spPr>
            <a:solidFill>
              <a:srgbClr val="034B45"/>
            </a:solidFill>
            <a:ln>
              <a:noFill/>
            </a:ln>
            <a:effectLst/>
          </c:spPr>
          <c:invertIfNegative val="0"/>
          <c:cat>
            <c:strRef>
              <c:f>'Delkontrakt 3 - Vinduer'!$B$3:$M$3</c:f>
              <c:strCache>
                <c:ptCount val="12"/>
                <c:pt idx="0">
                  <c:v>Jan</c:v>
                </c:pt>
                <c:pt idx="1">
                  <c:v>Feb</c:v>
                </c:pt>
                <c:pt idx="2">
                  <c:v>Mar</c:v>
                </c:pt>
                <c:pt idx="3">
                  <c:v>Apr</c:v>
                </c:pt>
                <c:pt idx="4">
                  <c:v>Mai</c:v>
                </c:pt>
                <c:pt idx="5">
                  <c:v>Jun</c:v>
                </c:pt>
                <c:pt idx="6">
                  <c:v>Jul</c:v>
                </c:pt>
                <c:pt idx="7">
                  <c:v>Aug</c:v>
                </c:pt>
                <c:pt idx="8">
                  <c:v>Sep</c:v>
                </c:pt>
                <c:pt idx="9">
                  <c:v>Okt</c:v>
                </c:pt>
                <c:pt idx="10">
                  <c:v>Nov</c:v>
                </c:pt>
                <c:pt idx="11">
                  <c:v>Des</c:v>
                </c:pt>
              </c:strCache>
            </c:strRef>
          </c:cat>
          <c:val>
            <c:numRef>
              <c:f>'Delkontrakt 3 - Vinduer'!$B$55:$M$55</c:f>
              <c:numCache>
                <c:formatCode>#\ ##0.0</c:formatCode>
                <c:ptCount val="12"/>
                <c:pt idx="0">
                  <c:v>0</c:v>
                </c:pt>
                <c:pt idx="1">
                  <c:v>3.6080000000000001</c:v>
                </c:pt>
                <c:pt idx="2">
                  <c:v>2.6150000000000002</c:v>
                </c:pt>
                <c:pt idx="3">
                  <c:v>11.113</c:v>
                </c:pt>
                <c:pt idx="4">
                  <c:v>5.4279999999999999</c:v>
                </c:pt>
                <c:pt idx="5">
                  <c:v>0</c:v>
                </c:pt>
                <c:pt idx="6">
                  <c:v>5.7590000000000003</c:v>
                </c:pt>
                <c:pt idx="7">
                  <c:v>4.8659999999999997</c:v>
                </c:pt>
                <c:pt idx="8">
                  <c:v>6.944</c:v>
                </c:pt>
                <c:pt idx="9">
                  <c:v>6.399</c:v>
                </c:pt>
                <c:pt idx="10">
                  <c:v>6.4630000000000001</c:v>
                </c:pt>
                <c:pt idx="11">
                  <c:v>4.1719999999999997</c:v>
                </c:pt>
              </c:numCache>
            </c:numRef>
          </c:val>
          <c:extLst>
            <c:ext xmlns:c16="http://schemas.microsoft.com/office/drawing/2014/chart" uri="{C3380CC4-5D6E-409C-BE32-E72D297353CC}">
              <c16:uniqueId val="{00000001-2163-4BDD-8E96-152454374EB0}"/>
            </c:ext>
          </c:extLst>
        </c:ser>
        <c:dLbls>
          <c:showLegendKey val="0"/>
          <c:showVal val="0"/>
          <c:showCatName val="0"/>
          <c:showSerName val="0"/>
          <c:showPercent val="0"/>
          <c:showBubbleSize val="0"/>
        </c:dLbls>
        <c:gapWidth val="150"/>
        <c:overlap val="100"/>
        <c:axId val="1419943311"/>
        <c:axId val="1419940911"/>
      </c:barChart>
      <c:catAx>
        <c:axId val="141994331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nb-NO"/>
                  <a:t>Måned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b-N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1419940911"/>
        <c:crosses val="autoZero"/>
        <c:auto val="1"/>
        <c:lblAlgn val="ctr"/>
        <c:lblOffset val="100"/>
        <c:noMultiLvlLbl val="0"/>
      </c:catAx>
      <c:valAx>
        <c:axId val="141994091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nb-NO" sz="1000" b="0" i="0" u="none" strike="noStrike" baseline="0"/>
                  <a:t>Vekt </a:t>
                </a:r>
                <a:r>
                  <a:rPr lang="nb-NO" baseline="0"/>
                  <a:t>[Tonn]</a:t>
                </a:r>
                <a:endParaRPr lang="nb-NO"/>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b-NO"/>
            </a:p>
          </c:txPr>
        </c:title>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14199433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sz="1400" b="0" i="0" u="none" strike="noStrike" baseline="0"/>
              <a:t>Mengde blandet glass sendt til mottak per måned (2025)</a:t>
            </a:r>
            <a:endParaRPr lang="nb-NO"/>
          </a:p>
        </c:rich>
      </c:tx>
      <c:layout>
        <c:manualLayout>
          <c:xMode val="edge"/>
          <c:yMode val="edge"/>
          <c:x val="0.12412320143884892"/>
          <c:y val="3.331746787244169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stacked"/>
        <c:varyColors val="0"/>
        <c:ser>
          <c:idx val="0"/>
          <c:order val="0"/>
          <c:tx>
            <c:strRef>
              <c:f>'Delkontrakt 3 - Vinduer'!$A$4</c:f>
              <c:strCache>
                <c:ptCount val="1"/>
                <c:pt idx="0">
                  <c:v>HA24</c:v>
                </c:pt>
              </c:strCache>
            </c:strRef>
          </c:tx>
          <c:spPr>
            <a:solidFill>
              <a:srgbClr val="C7F6C9"/>
            </a:solidFill>
            <a:ln>
              <a:noFill/>
            </a:ln>
            <a:effectLst/>
          </c:spPr>
          <c:invertIfNegative val="0"/>
          <c:cat>
            <c:strRef>
              <c:f>'Delkontrakt 3 - Vinduer'!$B$3:$M$3</c:f>
              <c:strCache>
                <c:ptCount val="12"/>
                <c:pt idx="0">
                  <c:v>Jan</c:v>
                </c:pt>
                <c:pt idx="1">
                  <c:v>Feb</c:v>
                </c:pt>
                <c:pt idx="2">
                  <c:v>Mar</c:v>
                </c:pt>
                <c:pt idx="3">
                  <c:v>Apr</c:v>
                </c:pt>
                <c:pt idx="4">
                  <c:v>Mai</c:v>
                </c:pt>
                <c:pt idx="5">
                  <c:v>Jun</c:v>
                </c:pt>
                <c:pt idx="6">
                  <c:v>Jul</c:v>
                </c:pt>
                <c:pt idx="7">
                  <c:v>Aug</c:v>
                </c:pt>
                <c:pt idx="8">
                  <c:v>Sep</c:v>
                </c:pt>
                <c:pt idx="9">
                  <c:v>Okt</c:v>
                </c:pt>
                <c:pt idx="10">
                  <c:v>Nov</c:v>
                </c:pt>
                <c:pt idx="11">
                  <c:v>Des</c:v>
                </c:pt>
              </c:strCache>
            </c:strRef>
          </c:cat>
          <c:val>
            <c:numRef>
              <c:f>'Delkontrakt 3 - Vinduer'!$B$60:$M$60</c:f>
              <c:numCache>
                <c:formatCode>#\ ##0.0</c:formatCode>
                <c:ptCount val="12"/>
                <c:pt idx="0">
                  <c:v>2.5990000000000002</c:v>
                </c:pt>
                <c:pt idx="1">
                  <c:v>9.7720000000000002</c:v>
                </c:pt>
                <c:pt idx="2">
                  <c:v>26.125</c:v>
                </c:pt>
                <c:pt idx="3">
                  <c:v>5.0430000000000001</c:v>
                </c:pt>
                <c:pt idx="4">
                  <c:v>11.295999999999999</c:v>
                </c:pt>
                <c:pt idx="5">
                  <c:v>20.114999999999998</c:v>
                </c:pt>
                <c:pt idx="6">
                  <c:v>14.932</c:v>
                </c:pt>
                <c:pt idx="7">
                  <c:v>8.298</c:v>
                </c:pt>
                <c:pt idx="8">
                  <c:v>17.385000000000002</c:v>
                </c:pt>
                <c:pt idx="9">
                  <c:v>8.8119999999999994</c:v>
                </c:pt>
                <c:pt idx="10">
                  <c:v>18.385000000000002</c:v>
                </c:pt>
                <c:pt idx="11">
                  <c:v>20.84</c:v>
                </c:pt>
              </c:numCache>
            </c:numRef>
          </c:val>
          <c:extLst>
            <c:ext xmlns:c16="http://schemas.microsoft.com/office/drawing/2014/chart" uri="{C3380CC4-5D6E-409C-BE32-E72D297353CC}">
              <c16:uniqueId val="{00000000-319D-42FC-8F60-7B252D0945EC}"/>
            </c:ext>
          </c:extLst>
        </c:ser>
        <c:ser>
          <c:idx val="1"/>
          <c:order val="1"/>
          <c:tx>
            <c:strRef>
              <c:f>'Delkontrakt 3 - Vinduer'!$A$5</c:f>
              <c:strCache>
                <c:ptCount val="1"/>
                <c:pt idx="0">
                  <c:v>Grønmo</c:v>
                </c:pt>
              </c:strCache>
            </c:strRef>
          </c:tx>
          <c:spPr>
            <a:solidFill>
              <a:srgbClr val="034B45"/>
            </a:solidFill>
            <a:ln>
              <a:noFill/>
            </a:ln>
            <a:effectLst/>
          </c:spPr>
          <c:invertIfNegative val="0"/>
          <c:cat>
            <c:strRef>
              <c:f>'Delkontrakt 3 - Vinduer'!$B$3:$M$3</c:f>
              <c:strCache>
                <c:ptCount val="12"/>
                <c:pt idx="0">
                  <c:v>Jan</c:v>
                </c:pt>
                <c:pt idx="1">
                  <c:v>Feb</c:v>
                </c:pt>
                <c:pt idx="2">
                  <c:v>Mar</c:v>
                </c:pt>
                <c:pt idx="3">
                  <c:v>Apr</c:v>
                </c:pt>
                <c:pt idx="4">
                  <c:v>Mai</c:v>
                </c:pt>
                <c:pt idx="5">
                  <c:v>Jun</c:v>
                </c:pt>
                <c:pt idx="6">
                  <c:v>Jul</c:v>
                </c:pt>
                <c:pt idx="7">
                  <c:v>Aug</c:v>
                </c:pt>
                <c:pt idx="8">
                  <c:v>Sep</c:v>
                </c:pt>
                <c:pt idx="9">
                  <c:v>Okt</c:v>
                </c:pt>
                <c:pt idx="10">
                  <c:v>Nov</c:v>
                </c:pt>
                <c:pt idx="11">
                  <c:v>Des</c:v>
                </c:pt>
              </c:strCache>
            </c:strRef>
          </c:cat>
          <c:val>
            <c:numRef>
              <c:f>'Delkontrakt 3 - Vinduer'!$B$61:$M$61</c:f>
              <c:numCache>
                <c:formatCode>#\ ##0.0</c:formatCode>
                <c:ptCount val="12"/>
                <c:pt idx="0">
                  <c:v>4.1159999999999997</c:v>
                </c:pt>
                <c:pt idx="1">
                  <c:v>2.2370000000000001</c:v>
                </c:pt>
                <c:pt idx="2">
                  <c:v>3.9140000000000001</c:v>
                </c:pt>
                <c:pt idx="3">
                  <c:v>2.8690000000000002</c:v>
                </c:pt>
                <c:pt idx="4">
                  <c:v>1.1419999999999999</c:v>
                </c:pt>
                <c:pt idx="5">
                  <c:v>4.8120000000000003</c:v>
                </c:pt>
                <c:pt idx="6">
                  <c:v>3.0939999999999999</c:v>
                </c:pt>
                <c:pt idx="7">
                  <c:v>1.7150000000000001</c:v>
                </c:pt>
                <c:pt idx="8">
                  <c:v>2.9529999999999998</c:v>
                </c:pt>
                <c:pt idx="9">
                  <c:v>6.6429999999999998</c:v>
                </c:pt>
                <c:pt idx="10">
                  <c:v>2.226</c:v>
                </c:pt>
                <c:pt idx="11">
                  <c:v>2.1520000000000001</c:v>
                </c:pt>
              </c:numCache>
            </c:numRef>
          </c:val>
          <c:extLst>
            <c:ext xmlns:c16="http://schemas.microsoft.com/office/drawing/2014/chart" uri="{C3380CC4-5D6E-409C-BE32-E72D297353CC}">
              <c16:uniqueId val="{00000001-319D-42FC-8F60-7B252D0945EC}"/>
            </c:ext>
          </c:extLst>
        </c:ser>
        <c:dLbls>
          <c:showLegendKey val="0"/>
          <c:showVal val="0"/>
          <c:showCatName val="0"/>
          <c:showSerName val="0"/>
          <c:showPercent val="0"/>
          <c:showBubbleSize val="0"/>
        </c:dLbls>
        <c:gapWidth val="150"/>
        <c:overlap val="100"/>
        <c:axId val="1419943311"/>
        <c:axId val="1419940911"/>
      </c:barChart>
      <c:catAx>
        <c:axId val="141994331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nb-NO"/>
                  <a:t>Måned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b-N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1419940911"/>
        <c:crosses val="autoZero"/>
        <c:auto val="1"/>
        <c:lblAlgn val="ctr"/>
        <c:lblOffset val="100"/>
        <c:noMultiLvlLbl val="0"/>
      </c:catAx>
      <c:valAx>
        <c:axId val="141994091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nb-NO" sz="1000" b="0" i="0" u="none" strike="noStrike" kern="1200" baseline="0">
                    <a:solidFill>
                      <a:sysClr val="windowText" lastClr="000000">
                        <a:lumMod val="65000"/>
                        <a:lumOff val="35000"/>
                      </a:sysClr>
                    </a:solidFill>
                  </a:rPr>
                  <a:t>Vekt [Tonn]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b-NO"/>
            </a:p>
          </c:txPr>
        </c:title>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14199433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sz="1400" b="0" i="0" u="none" strike="noStrike" baseline="0"/>
              <a:t>Utvikling i total mengde vinduer sendt til mottak (2024–2025)</a:t>
            </a:r>
            <a:endParaRPr lang="nb-NO"/>
          </a:p>
        </c:rich>
      </c:tx>
      <c:layout>
        <c:manualLayout>
          <c:xMode val="edge"/>
          <c:yMode val="edge"/>
          <c:x val="0.16178882970511038"/>
          <c:y val="3.431918972510881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lineChart>
        <c:grouping val="standard"/>
        <c:varyColors val="0"/>
        <c:ser>
          <c:idx val="0"/>
          <c:order val="0"/>
          <c:tx>
            <c:strRef>
              <c:f>'Delkontrakt 3 - Vinduer'!$A$47</c:f>
              <c:strCache>
                <c:ptCount val="1"/>
                <c:pt idx="0">
                  <c:v>2024</c:v>
                </c:pt>
              </c:strCache>
            </c:strRef>
          </c:tx>
          <c:spPr>
            <a:ln w="28575" cap="rnd">
              <a:solidFill>
                <a:srgbClr val="C7F6C9"/>
              </a:solidFill>
              <a:round/>
            </a:ln>
            <a:effectLst/>
          </c:spPr>
          <c:marker>
            <c:symbol val="none"/>
          </c:marker>
          <c:cat>
            <c:strRef>
              <c:f>'Delkontrakt 3 - Vinduer'!$B$46:$M$46</c:f>
              <c:strCache>
                <c:ptCount val="12"/>
                <c:pt idx="0">
                  <c:v>Jan</c:v>
                </c:pt>
                <c:pt idx="1">
                  <c:v>Feb</c:v>
                </c:pt>
                <c:pt idx="2">
                  <c:v>Mar</c:v>
                </c:pt>
                <c:pt idx="3">
                  <c:v>Apr</c:v>
                </c:pt>
                <c:pt idx="4">
                  <c:v>Mai</c:v>
                </c:pt>
                <c:pt idx="5">
                  <c:v>Jun</c:v>
                </c:pt>
                <c:pt idx="6">
                  <c:v>Jul</c:v>
                </c:pt>
                <c:pt idx="7">
                  <c:v>Aug</c:v>
                </c:pt>
                <c:pt idx="8">
                  <c:v>Sep</c:v>
                </c:pt>
                <c:pt idx="9">
                  <c:v>Okt</c:v>
                </c:pt>
                <c:pt idx="10">
                  <c:v>Nov</c:v>
                </c:pt>
                <c:pt idx="11">
                  <c:v>Des</c:v>
                </c:pt>
              </c:strCache>
            </c:strRef>
          </c:cat>
          <c:val>
            <c:numRef>
              <c:f>'Delkontrakt 3 - Vinduer'!$B$47:$M$47</c:f>
              <c:numCache>
                <c:formatCode>#,##0</c:formatCode>
                <c:ptCount val="12"/>
                <c:pt idx="0">
                  <c:v>24.728000000000002</c:v>
                </c:pt>
                <c:pt idx="1">
                  <c:v>20.544</c:v>
                </c:pt>
                <c:pt idx="2">
                  <c:v>26.72</c:v>
                </c:pt>
                <c:pt idx="3">
                  <c:v>43.823</c:v>
                </c:pt>
                <c:pt idx="4">
                  <c:v>51.496000000000002</c:v>
                </c:pt>
                <c:pt idx="5">
                  <c:v>23.19</c:v>
                </c:pt>
                <c:pt idx="6">
                  <c:v>46.168999999999997</c:v>
                </c:pt>
                <c:pt idx="7">
                  <c:v>33.506</c:v>
                </c:pt>
                <c:pt idx="8">
                  <c:v>54.552</c:v>
                </c:pt>
                <c:pt idx="9">
                  <c:v>49.529000000000003</c:v>
                </c:pt>
                <c:pt idx="10">
                  <c:v>63.784000000000006</c:v>
                </c:pt>
                <c:pt idx="11">
                  <c:v>38.837000000000003</c:v>
                </c:pt>
              </c:numCache>
            </c:numRef>
          </c:val>
          <c:smooth val="0"/>
          <c:extLst>
            <c:ext xmlns:c16="http://schemas.microsoft.com/office/drawing/2014/chart" uri="{C3380CC4-5D6E-409C-BE32-E72D297353CC}">
              <c16:uniqueId val="{00000000-F1FC-4DA2-98D4-EAAA86137421}"/>
            </c:ext>
          </c:extLst>
        </c:ser>
        <c:ser>
          <c:idx val="1"/>
          <c:order val="1"/>
          <c:tx>
            <c:strRef>
              <c:f>'Delkontrakt 3 - Vinduer'!$A$48</c:f>
              <c:strCache>
                <c:ptCount val="1"/>
                <c:pt idx="0">
                  <c:v>2025</c:v>
                </c:pt>
              </c:strCache>
            </c:strRef>
          </c:tx>
          <c:spPr>
            <a:ln w="28575" cap="rnd">
              <a:solidFill>
                <a:srgbClr val="034B45"/>
              </a:solidFill>
              <a:round/>
            </a:ln>
            <a:effectLst/>
          </c:spPr>
          <c:marker>
            <c:symbol val="none"/>
          </c:marker>
          <c:val>
            <c:numRef>
              <c:f>'Delkontrakt 3 - Vinduer'!$B$48:$M$48</c:f>
              <c:numCache>
                <c:formatCode>#,##0</c:formatCode>
                <c:ptCount val="12"/>
                <c:pt idx="0">
                  <c:v>16.487000000000002</c:v>
                </c:pt>
                <c:pt idx="1">
                  <c:v>25.15</c:v>
                </c:pt>
                <c:pt idx="2">
                  <c:v>52.874000000000002</c:v>
                </c:pt>
                <c:pt idx="3">
                  <c:v>21.062000000000001</c:v>
                </c:pt>
                <c:pt idx="4">
                  <c:v>29.390999999999998</c:v>
                </c:pt>
                <c:pt idx="5">
                  <c:v>39.750999999999998</c:v>
                </c:pt>
                <c:pt idx="6">
                  <c:v>38.308</c:v>
                </c:pt>
                <c:pt idx="7">
                  <c:v>22.473999999999997</c:v>
                </c:pt>
                <c:pt idx="8">
                  <c:v>37.463999999999999</c:v>
                </c:pt>
                <c:pt idx="9">
                  <c:v>38.152000000000001</c:v>
                </c:pt>
                <c:pt idx="10">
                  <c:v>36.497</c:v>
                </c:pt>
                <c:pt idx="11">
                  <c:v>29.32</c:v>
                </c:pt>
              </c:numCache>
            </c:numRef>
          </c:val>
          <c:smooth val="0"/>
          <c:extLst>
            <c:ext xmlns:c16="http://schemas.microsoft.com/office/drawing/2014/chart" uri="{C3380CC4-5D6E-409C-BE32-E72D297353CC}">
              <c16:uniqueId val="{00000001-F1FC-4DA2-98D4-EAAA86137421}"/>
            </c:ext>
          </c:extLst>
        </c:ser>
        <c:dLbls>
          <c:showLegendKey val="0"/>
          <c:showVal val="0"/>
          <c:showCatName val="0"/>
          <c:showSerName val="0"/>
          <c:showPercent val="0"/>
          <c:showBubbleSize val="0"/>
        </c:dLbls>
        <c:smooth val="0"/>
        <c:axId val="1582979023"/>
        <c:axId val="1582979503"/>
      </c:lineChart>
      <c:catAx>
        <c:axId val="158297902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nb-NO"/>
                  <a:t>Måned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b-N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1582979503"/>
        <c:crosses val="autoZero"/>
        <c:auto val="1"/>
        <c:lblAlgn val="ctr"/>
        <c:lblOffset val="100"/>
        <c:noMultiLvlLbl val="0"/>
      </c:catAx>
      <c:valAx>
        <c:axId val="158297950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nb-NO" sz="1000" b="0" i="0" u="none" strike="noStrike" kern="1200" baseline="0">
                    <a:solidFill>
                      <a:sysClr val="windowText" lastClr="000000">
                        <a:lumMod val="65000"/>
                        <a:lumOff val="35000"/>
                      </a:sysClr>
                    </a:solidFill>
                  </a:rPr>
                  <a:t>Vekt  innsamlede vinduer [Tonn]</a:t>
                </a: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nb-NO"/>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nb-NO"/>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158297902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66D2E2AFA8979F4EB3C5A846AC4326F4" ma:contentTypeVersion="3" ma:contentTypeDescription="Opprett et nytt dokument." ma:contentTypeScope="" ma:versionID="924a0b127c2265fde00146ce46fb6d90">
  <xsd:schema xmlns:xsd="http://www.w3.org/2001/XMLSchema" xmlns:xs="http://www.w3.org/2001/XMLSchema" xmlns:p="http://schemas.microsoft.com/office/2006/metadata/properties" xmlns:ns2="4b848136-87d7-4fc1-9d35-e116c4c0c8c4" targetNamespace="http://schemas.microsoft.com/office/2006/metadata/properties" ma:root="true" ma:fieldsID="ddde8f385b4dd32a67c128b844733ab8" ns2:_="">
    <xsd:import namespace="4b848136-87d7-4fc1-9d35-e116c4c0c8c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848136-87d7-4fc1-9d35-e116c4c0c8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root>
</root>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D0DB47-0F09-494C-ACBC-6CACE984BCF0}">
  <ds:schemaRefs>
    <ds:schemaRef ds:uri="http://schemas.openxmlformats.org/officeDocument/2006/bibliography"/>
  </ds:schemaRefs>
</ds:datastoreItem>
</file>

<file path=customXml/itemProps2.xml><?xml version="1.0" encoding="utf-8"?>
<ds:datastoreItem xmlns:ds="http://schemas.openxmlformats.org/officeDocument/2006/customXml" ds:itemID="{E6C97C22-19E5-430A-AF5B-9C8426CFCD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848136-87d7-4fc1-9d35-e116c4c0c8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C39DA6-0CE1-4DFE-8A82-C45ADF2EFF5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11174757-DDBD-4D4E-9157-0DFDE96FB1E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Rapportmal_1spalte_.dotx</Template>
  <TotalTime>89</TotalTime>
  <Pages>15</Pages>
  <Words>3837</Words>
  <Characters>20341</Characters>
  <Application>Microsoft Office Word</Application>
  <DocSecurity>0</DocSecurity>
  <Lines>169</Lines>
  <Paragraphs>48</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24130</CharactersWithSpaces>
  <SharedDoc>false</SharedDoc>
  <HLinks>
    <vt:vector size="168" baseType="variant">
      <vt:variant>
        <vt:i4>1507384</vt:i4>
      </vt:variant>
      <vt:variant>
        <vt:i4>164</vt:i4>
      </vt:variant>
      <vt:variant>
        <vt:i4>0</vt:i4>
      </vt:variant>
      <vt:variant>
        <vt:i4>5</vt:i4>
      </vt:variant>
      <vt:variant>
        <vt:lpwstr/>
      </vt:variant>
      <vt:variant>
        <vt:lpwstr>_Toc238037145</vt:lpwstr>
      </vt:variant>
      <vt:variant>
        <vt:i4>1507384</vt:i4>
      </vt:variant>
      <vt:variant>
        <vt:i4>158</vt:i4>
      </vt:variant>
      <vt:variant>
        <vt:i4>0</vt:i4>
      </vt:variant>
      <vt:variant>
        <vt:i4>5</vt:i4>
      </vt:variant>
      <vt:variant>
        <vt:lpwstr/>
      </vt:variant>
      <vt:variant>
        <vt:lpwstr>_Toc238037144</vt:lpwstr>
      </vt:variant>
      <vt:variant>
        <vt:i4>1507384</vt:i4>
      </vt:variant>
      <vt:variant>
        <vt:i4>152</vt:i4>
      </vt:variant>
      <vt:variant>
        <vt:i4>0</vt:i4>
      </vt:variant>
      <vt:variant>
        <vt:i4>5</vt:i4>
      </vt:variant>
      <vt:variant>
        <vt:lpwstr/>
      </vt:variant>
      <vt:variant>
        <vt:lpwstr>_Toc238037143</vt:lpwstr>
      </vt:variant>
      <vt:variant>
        <vt:i4>1507384</vt:i4>
      </vt:variant>
      <vt:variant>
        <vt:i4>146</vt:i4>
      </vt:variant>
      <vt:variant>
        <vt:i4>0</vt:i4>
      </vt:variant>
      <vt:variant>
        <vt:i4>5</vt:i4>
      </vt:variant>
      <vt:variant>
        <vt:lpwstr/>
      </vt:variant>
      <vt:variant>
        <vt:lpwstr>_Toc238037142</vt:lpwstr>
      </vt:variant>
      <vt:variant>
        <vt:i4>1507384</vt:i4>
      </vt:variant>
      <vt:variant>
        <vt:i4>140</vt:i4>
      </vt:variant>
      <vt:variant>
        <vt:i4>0</vt:i4>
      </vt:variant>
      <vt:variant>
        <vt:i4>5</vt:i4>
      </vt:variant>
      <vt:variant>
        <vt:lpwstr/>
      </vt:variant>
      <vt:variant>
        <vt:lpwstr>_Toc238037141</vt:lpwstr>
      </vt:variant>
      <vt:variant>
        <vt:i4>1507384</vt:i4>
      </vt:variant>
      <vt:variant>
        <vt:i4>134</vt:i4>
      </vt:variant>
      <vt:variant>
        <vt:i4>0</vt:i4>
      </vt:variant>
      <vt:variant>
        <vt:i4>5</vt:i4>
      </vt:variant>
      <vt:variant>
        <vt:lpwstr/>
      </vt:variant>
      <vt:variant>
        <vt:lpwstr>_Toc238037140</vt:lpwstr>
      </vt:variant>
      <vt:variant>
        <vt:i4>1048632</vt:i4>
      </vt:variant>
      <vt:variant>
        <vt:i4>128</vt:i4>
      </vt:variant>
      <vt:variant>
        <vt:i4>0</vt:i4>
      </vt:variant>
      <vt:variant>
        <vt:i4>5</vt:i4>
      </vt:variant>
      <vt:variant>
        <vt:lpwstr/>
      </vt:variant>
      <vt:variant>
        <vt:lpwstr>_Toc238037139</vt:lpwstr>
      </vt:variant>
      <vt:variant>
        <vt:i4>1048632</vt:i4>
      </vt:variant>
      <vt:variant>
        <vt:i4>122</vt:i4>
      </vt:variant>
      <vt:variant>
        <vt:i4>0</vt:i4>
      </vt:variant>
      <vt:variant>
        <vt:i4>5</vt:i4>
      </vt:variant>
      <vt:variant>
        <vt:lpwstr/>
      </vt:variant>
      <vt:variant>
        <vt:lpwstr>_Toc238037138</vt:lpwstr>
      </vt:variant>
      <vt:variant>
        <vt:i4>1048632</vt:i4>
      </vt:variant>
      <vt:variant>
        <vt:i4>116</vt:i4>
      </vt:variant>
      <vt:variant>
        <vt:i4>0</vt:i4>
      </vt:variant>
      <vt:variant>
        <vt:i4>5</vt:i4>
      </vt:variant>
      <vt:variant>
        <vt:lpwstr/>
      </vt:variant>
      <vt:variant>
        <vt:lpwstr>_Toc238037137</vt:lpwstr>
      </vt:variant>
      <vt:variant>
        <vt:i4>1048632</vt:i4>
      </vt:variant>
      <vt:variant>
        <vt:i4>110</vt:i4>
      </vt:variant>
      <vt:variant>
        <vt:i4>0</vt:i4>
      </vt:variant>
      <vt:variant>
        <vt:i4>5</vt:i4>
      </vt:variant>
      <vt:variant>
        <vt:lpwstr/>
      </vt:variant>
      <vt:variant>
        <vt:lpwstr>_Toc238037136</vt:lpwstr>
      </vt:variant>
      <vt:variant>
        <vt:i4>1048632</vt:i4>
      </vt:variant>
      <vt:variant>
        <vt:i4>104</vt:i4>
      </vt:variant>
      <vt:variant>
        <vt:i4>0</vt:i4>
      </vt:variant>
      <vt:variant>
        <vt:i4>5</vt:i4>
      </vt:variant>
      <vt:variant>
        <vt:lpwstr/>
      </vt:variant>
      <vt:variant>
        <vt:lpwstr>_Toc238037135</vt:lpwstr>
      </vt:variant>
      <vt:variant>
        <vt:i4>1048632</vt:i4>
      </vt:variant>
      <vt:variant>
        <vt:i4>98</vt:i4>
      </vt:variant>
      <vt:variant>
        <vt:i4>0</vt:i4>
      </vt:variant>
      <vt:variant>
        <vt:i4>5</vt:i4>
      </vt:variant>
      <vt:variant>
        <vt:lpwstr/>
      </vt:variant>
      <vt:variant>
        <vt:lpwstr>_Toc238037134</vt:lpwstr>
      </vt:variant>
      <vt:variant>
        <vt:i4>1048632</vt:i4>
      </vt:variant>
      <vt:variant>
        <vt:i4>92</vt:i4>
      </vt:variant>
      <vt:variant>
        <vt:i4>0</vt:i4>
      </vt:variant>
      <vt:variant>
        <vt:i4>5</vt:i4>
      </vt:variant>
      <vt:variant>
        <vt:lpwstr/>
      </vt:variant>
      <vt:variant>
        <vt:lpwstr>_Toc238037133</vt:lpwstr>
      </vt:variant>
      <vt:variant>
        <vt:i4>1048632</vt:i4>
      </vt:variant>
      <vt:variant>
        <vt:i4>86</vt:i4>
      </vt:variant>
      <vt:variant>
        <vt:i4>0</vt:i4>
      </vt:variant>
      <vt:variant>
        <vt:i4>5</vt:i4>
      </vt:variant>
      <vt:variant>
        <vt:lpwstr/>
      </vt:variant>
      <vt:variant>
        <vt:lpwstr>_Toc238037132</vt:lpwstr>
      </vt:variant>
      <vt:variant>
        <vt:i4>1048632</vt:i4>
      </vt:variant>
      <vt:variant>
        <vt:i4>80</vt:i4>
      </vt:variant>
      <vt:variant>
        <vt:i4>0</vt:i4>
      </vt:variant>
      <vt:variant>
        <vt:i4>5</vt:i4>
      </vt:variant>
      <vt:variant>
        <vt:lpwstr/>
      </vt:variant>
      <vt:variant>
        <vt:lpwstr>_Toc238037131</vt:lpwstr>
      </vt:variant>
      <vt:variant>
        <vt:i4>1048632</vt:i4>
      </vt:variant>
      <vt:variant>
        <vt:i4>74</vt:i4>
      </vt:variant>
      <vt:variant>
        <vt:i4>0</vt:i4>
      </vt:variant>
      <vt:variant>
        <vt:i4>5</vt:i4>
      </vt:variant>
      <vt:variant>
        <vt:lpwstr/>
      </vt:variant>
      <vt:variant>
        <vt:lpwstr>_Toc238037130</vt:lpwstr>
      </vt:variant>
      <vt:variant>
        <vt:i4>1114168</vt:i4>
      </vt:variant>
      <vt:variant>
        <vt:i4>68</vt:i4>
      </vt:variant>
      <vt:variant>
        <vt:i4>0</vt:i4>
      </vt:variant>
      <vt:variant>
        <vt:i4>5</vt:i4>
      </vt:variant>
      <vt:variant>
        <vt:lpwstr/>
      </vt:variant>
      <vt:variant>
        <vt:lpwstr>_Toc238037129</vt:lpwstr>
      </vt:variant>
      <vt:variant>
        <vt:i4>1114168</vt:i4>
      </vt:variant>
      <vt:variant>
        <vt:i4>62</vt:i4>
      </vt:variant>
      <vt:variant>
        <vt:i4>0</vt:i4>
      </vt:variant>
      <vt:variant>
        <vt:i4>5</vt:i4>
      </vt:variant>
      <vt:variant>
        <vt:lpwstr/>
      </vt:variant>
      <vt:variant>
        <vt:lpwstr>_Toc238037128</vt:lpwstr>
      </vt:variant>
      <vt:variant>
        <vt:i4>1114168</vt:i4>
      </vt:variant>
      <vt:variant>
        <vt:i4>56</vt:i4>
      </vt:variant>
      <vt:variant>
        <vt:i4>0</vt:i4>
      </vt:variant>
      <vt:variant>
        <vt:i4>5</vt:i4>
      </vt:variant>
      <vt:variant>
        <vt:lpwstr/>
      </vt:variant>
      <vt:variant>
        <vt:lpwstr>_Toc238037127</vt:lpwstr>
      </vt:variant>
      <vt:variant>
        <vt:i4>1114168</vt:i4>
      </vt:variant>
      <vt:variant>
        <vt:i4>50</vt:i4>
      </vt:variant>
      <vt:variant>
        <vt:i4>0</vt:i4>
      </vt:variant>
      <vt:variant>
        <vt:i4>5</vt:i4>
      </vt:variant>
      <vt:variant>
        <vt:lpwstr/>
      </vt:variant>
      <vt:variant>
        <vt:lpwstr>_Toc238037126</vt:lpwstr>
      </vt:variant>
      <vt:variant>
        <vt:i4>1114168</vt:i4>
      </vt:variant>
      <vt:variant>
        <vt:i4>44</vt:i4>
      </vt:variant>
      <vt:variant>
        <vt:i4>0</vt:i4>
      </vt:variant>
      <vt:variant>
        <vt:i4>5</vt:i4>
      </vt:variant>
      <vt:variant>
        <vt:lpwstr/>
      </vt:variant>
      <vt:variant>
        <vt:lpwstr>_Toc238037125</vt:lpwstr>
      </vt:variant>
      <vt:variant>
        <vt:i4>1114168</vt:i4>
      </vt:variant>
      <vt:variant>
        <vt:i4>38</vt:i4>
      </vt:variant>
      <vt:variant>
        <vt:i4>0</vt:i4>
      </vt:variant>
      <vt:variant>
        <vt:i4>5</vt:i4>
      </vt:variant>
      <vt:variant>
        <vt:lpwstr/>
      </vt:variant>
      <vt:variant>
        <vt:lpwstr>_Toc238037124</vt:lpwstr>
      </vt:variant>
      <vt:variant>
        <vt:i4>1114168</vt:i4>
      </vt:variant>
      <vt:variant>
        <vt:i4>32</vt:i4>
      </vt:variant>
      <vt:variant>
        <vt:i4>0</vt:i4>
      </vt:variant>
      <vt:variant>
        <vt:i4>5</vt:i4>
      </vt:variant>
      <vt:variant>
        <vt:lpwstr/>
      </vt:variant>
      <vt:variant>
        <vt:lpwstr>_Toc238037123</vt:lpwstr>
      </vt:variant>
      <vt:variant>
        <vt:i4>1114168</vt:i4>
      </vt:variant>
      <vt:variant>
        <vt:i4>26</vt:i4>
      </vt:variant>
      <vt:variant>
        <vt:i4>0</vt:i4>
      </vt:variant>
      <vt:variant>
        <vt:i4>5</vt:i4>
      </vt:variant>
      <vt:variant>
        <vt:lpwstr/>
      </vt:variant>
      <vt:variant>
        <vt:lpwstr>_Toc238037122</vt:lpwstr>
      </vt:variant>
      <vt:variant>
        <vt:i4>1114168</vt:i4>
      </vt:variant>
      <vt:variant>
        <vt:i4>20</vt:i4>
      </vt:variant>
      <vt:variant>
        <vt:i4>0</vt:i4>
      </vt:variant>
      <vt:variant>
        <vt:i4>5</vt:i4>
      </vt:variant>
      <vt:variant>
        <vt:lpwstr/>
      </vt:variant>
      <vt:variant>
        <vt:lpwstr>_Toc238037121</vt:lpwstr>
      </vt:variant>
      <vt:variant>
        <vt:i4>1114168</vt:i4>
      </vt:variant>
      <vt:variant>
        <vt:i4>14</vt:i4>
      </vt:variant>
      <vt:variant>
        <vt:i4>0</vt:i4>
      </vt:variant>
      <vt:variant>
        <vt:i4>5</vt:i4>
      </vt:variant>
      <vt:variant>
        <vt:lpwstr/>
      </vt:variant>
      <vt:variant>
        <vt:lpwstr>_Toc238037120</vt:lpwstr>
      </vt:variant>
      <vt:variant>
        <vt:i4>1179704</vt:i4>
      </vt:variant>
      <vt:variant>
        <vt:i4>8</vt:i4>
      </vt:variant>
      <vt:variant>
        <vt:i4>0</vt:i4>
      </vt:variant>
      <vt:variant>
        <vt:i4>5</vt:i4>
      </vt:variant>
      <vt:variant>
        <vt:lpwstr/>
      </vt:variant>
      <vt:variant>
        <vt:lpwstr>_Toc238037119</vt:lpwstr>
      </vt:variant>
      <vt:variant>
        <vt:i4>1179704</vt:i4>
      </vt:variant>
      <vt:variant>
        <vt:i4>2</vt:i4>
      </vt:variant>
      <vt:variant>
        <vt:i4>0</vt:i4>
      </vt:variant>
      <vt:variant>
        <vt:i4>5</vt:i4>
      </vt:variant>
      <vt:variant>
        <vt:lpwstr/>
      </vt:variant>
      <vt:variant>
        <vt:lpwstr>_Toc238037118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Tormod Østmoe</dc:creator>
  <cp:keywords/>
  <cp:lastModifiedBy>Per Valla</cp:lastModifiedBy>
  <cp:revision>987</cp:revision>
  <cp:lastPrinted>2026-04-28T00:48:00Z</cp:lastPrinted>
  <dcterms:created xsi:type="dcterms:W3CDTF">2026-03-19T13:09:00Z</dcterms:created>
  <dcterms:modified xsi:type="dcterms:W3CDTF">2026-08-19T13:08:00Z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0x01010066D2E2AFA8979F4EB3C5A846AC4326F4</vt:lpwstr>
  </property>
</Properties>
</file>